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2A6659" w14:textId="77777777" w:rsidR="004D4AD3" w:rsidRDefault="004D4AD3" w:rsidP="004D4AD3">
      <w:pPr>
        <w:tabs>
          <w:tab w:val="left" w:pos="3804"/>
        </w:tabs>
        <w:rPr>
          <w:lang w:val="es-ES_tradnl"/>
        </w:rPr>
      </w:pPr>
    </w:p>
    <w:p w14:paraId="55B0A165" w14:textId="77777777" w:rsidR="004D4AD3" w:rsidRPr="0080625F" w:rsidRDefault="004D4AD3" w:rsidP="004D4AD3">
      <w:pPr>
        <w:jc w:val="center"/>
        <w:rPr>
          <w:rFonts w:cs="Calibri"/>
          <w:b/>
          <w:bCs/>
          <w:sz w:val="24"/>
          <w:szCs w:val="24"/>
        </w:rPr>
      </w:pPr>
      <w:r w:rsidRPr="0080625F">
        <w:rPr>
          <w:rFonts w:cs="Calibri"/>
          <w:b/>
          <w:bCs/>
          <w:sz w:val="24"/>
          <w:szCs w:val="24"/>
        </w:rPr>
        <w:t>CONTROL DE VERSIONES</w:t>
      </w:r>
    </w:p>
    <w:p w14:paraId="0A37501D" w14:textId="77777777" w:rsidR="00936271" w:rsidRPr="0080625F" w:rsidRDefault="00936271" w:rsidP="00936271">
      <w:pPr>
        <w:rPr>
          <w:rFonts w:cs="Calibri"/>
          <w:sz w:val="16"/>
          <w:szCs w:val="16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24"/>
        <w:gridCol w:w="2618"/>
        <w:gridCol w:w="2068"/>
        <w:gridCol w:w="2498"/>
      </w:tblGrid>
      <w:tr w:rsidR="00936271" w:rsidRPr="0080625F" w14:paraId="336417B8" w14:textId="77777777" w:rsidTr="00CB38E5">
        <w:trPr>
          <w:trHeight w:val="236"/>
        </w:trPr>
        <w:tc>
          <w:tcPr>
            <w:tcW w:w="922" w:type="pct"/>
            <w:tcBorders>
              <w:top w:val="single" w:sz="12" w:space="0" w:color="000000"/>
              <w:left w:val="single" w:sz="12" w:space="0" w:color="000000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4BAB18" w14:textId="77777777" w:rsidR="00936271" w:rsidRPr="0080625F" w:rsidRDefault="00936271" w:rsidP="00CB38E5">
            <w:pPr>
              <w:pStyle w:val="TableSmHeadingRight"/>
              <w:ind w:left="0"/>
              <w:rPr>
                <w:rFonts w:ascii="Verdana" w:hAnsi="Verdana"/>
                <w:b/>
                <w:szCs w:val="16"/>
                <w:lang w:val="es-ES_tradnl"/>
              </w:rPr>
            </w:pPr>
            <w:r w:rsidRPr="0080625F">
              <w:rPr>
                <w:rFonts w:ascii="Verdana" w:hAnsi="Verdana"/>
                <w:b/>
                <w:szCs w:val="16"/>
                <w:lang w:val="es-ES_tradnl"/>
              </w:rPr>
              <w:t>Elaborado por:</w:t>
            </w:r>
          </w:p>
        </w:tc>
        <w:tc>
          <w:tcPr>
            <w:tcW w:w="1486" w:type="pct"/>
            <w:tcBorders>
              <w:top w:val="single" w:sz="12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AB6C7B" w14:textId="2AFFD711" w:rsidR="00936271" w:rsidRPr="0080625F" w:rsidRDefault="0073770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"/>
              </w:rPr>
            </w:pPr>
            <w:r>
              <w:rPr>
                <w:rFonts w:ascii="Verdana" w:hAnsi="Verdana"/>
                <w:b w:val="0"/>
                <w:sz w:val="16"/>
                <w:szCs w:val="16"/>
                <w:lang w:val="es-ES"/>
              </w:rPr>
              <w:t>Luz Dary Pérez Bonet</w:t>
            </w:r>
          </w:p>
        </w:tc>
        <w:tc>
          <w:tcPr>
            <w:tcW w:w="1174" w:type="pct"/>
            <w:tcBorders>
              <w:top w:val="single" w:sz="12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96643D" w14:textId="77777777" w:rsidR="00936271" w:rsidRPr="0080625F" w:rsidRDefault="00936271" w:rsidP="00CB38E5">
            <w:pPr>
              <w:pStyle w:val="TableSmHeadingRight"/>
              <w:ind w:left="0"/>
              <w:rPr>
                <w:rFonts w:ascii="Verdana" w:hAnsi="Verdana"/>
                <w:b/>
                <w:szCs w:val="16"/>
                <w:lang w:val="es-ES_tradnl"/>
              </w:rPr>
            </w:pPr>
            <w:r w:rsidRPr="0080625F">
              <w:rPr>
                <w:rFonts w:ascii="Verdana" w:hAnsi="Verdana"/>
                <w:b/>
                <w:szCs w:val="16"/>
                <w:lang w:val="es-ES_tradnl"/>
              </w:rPr>
              <w:t>No. de Versión:</w:t>
            </w:r>
          </w:p>
        </w:tc>
        <w:tc>
          <w:tcPr>
            <w:tcW w:w="1418" w:type="pct"/>
            <w:tcBorders>
              <w:top w:val="single" w:sz="12" w:space="0" w:color="000000"/>
              <w:left w:val="nil"/>
              <w:bottom w:val="nil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B378F" w14:textId="368305EE" w:rsidR="00936271" w:rsidRPr="0080625F" w:rsidRDefault="000C2464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  <w:r>
              <w:rPr>
                <w:rFonts w:ascii="Verdana" w:hAnsi="Verdana"/>
                <w:b w:val="0"/>
                <w:sz w:val="16"/>
                <w:szCs w:val="16"/>
                <w:lang w:val="es-ES_tradnl"/>
              </w:rPr>
              <w:t>1</w:t>
            </w:r>
          </w:p>
        </w:tc>
      </w:tr>
      <w:tr w:rsidR="00936271" w:rsidRPr="0080625F" w14:paraId="5BB07B2B" w14:textId="77777777" w:rsidTr="00CB38E5">
        <w:trPr>
          <w:trHeight w:val="236"/>
        </w:trPr>
        <w:tc>
          <w:tcPr>
            <w:tcW w:w="922" w:type="pct"/>
            <w:tcBorders>
              <w:top w:val="nil"/>
              <w:left w:val="single" w:sz="12" w:space="0" w:color="000000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A610B0" w14:textId="77777777" w:rsidR="00936271" w:rsidRPr="0080625F" w:rsidRDefault="00936271" w:rsidP="00CB38E5">
            <w:pPr>
              <w:pStyle w:val="TableSmHeadingRight"/>
              <w:ind w:left="0"/>
              <w:rPr>
                <w:rFonts w:ascii="Verdana" w:hAnsi="Verdana"/>
                <w:b/>
                <w:szCs w:val="16"/>
                <w:lang w:val="es-ES_tradnl"/>
              </w:rPr>
            </w:pPr>
            <w:r w:rsidRPr="0080625F">
              <w:rPr>
                <w:rFonts w:ascii="Verdana" w:hAnsi="Verdana"/>
                <w:b/>
                <w:szCs w:val="16"/>
                <w:lang w:val="es-ES_tradnl"/>
              </w:rPr>
              <w:t>Revisado por:</w:t>
            </w:r>
          </w:p>
        </w:tc>
        <w:tc>
          <w:tcPr>
            <w:tcW w:w="1486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05A809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174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9EC973" w14:textId="77777777" w:rsidR="00936271" w:rsidRPr="0080625F" w:rsidRDefault="00936271" w:rsidP="00CB38E5">
            <w:pPr>
              <w:pStyle w:val="TableSmHeadingRight"/>
              <w:ind w:left="0"/>
              <w:rPr>
                <w:rFonts w:ascii="Verdana" w:hAnsi="Verdana"/>
                <w:b/>
                <w:szCs w:val="16"/>
                <w:lang w:val="es-ES_tradnl"/>
              </w:rPr>
            </w:pPr>
            <w:r w:rsidRPr="0080625F">
              <w:rPr>
                <w:rFonts w:ascii="Verdana" w:hAnsi="Verdana"/>
                <w:b/>
                <w:szCs w:val="16"/>
                <w:lang w:val="es-ES_tradnl"/>
              </w:rPr>
              <w:t>Fecha de revisión:</w:t>
            </w:r>
          </w:p>
        </w:tc>
        <w:tc>
          <w:tcPr>
            <w:tcW w:w="1418" w:type="pct"/>
            <w:tcBorders>
              <w:top w:val="nil"/>
              <w:left w:val="nil"/>
              <w:bottom w:val="nil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39BBE3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</w:tr>
      <w:tr w:rsidR="00936271" w:rsidRPr="0080625F" w14:paraId="688B1AC7" w14:textId="77777777" w:rsidTr="00CB38E5">
        <w:trPr>
          <w:trHeight w:val="236"/>
        </w:trPr>
        <w:tc>
          <w:tcPr>
            <w:tcW w:w="922" w:type="pct"/>
            <w:tcBorders>
              <w:top w:val="nil"/>
              <w:left w:val="single" w:sz="12" w:space="0" w:color="000000"/>
              <w:bottom w:val="single" w:sz="1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1A88C5" w14:textId="77777777" w:rsidR="00936271" w:rsidRPr="0080625F" w:rsidRDefault="00936271" w:rsidP="00CB38E5">
            <w:pPr>
              <w:pStyle w:val="TableSmHeadingRight"/>
              <w:ind w:left="284" w:hanging="142"/>
              <w:rPr>
                <w:rFonts w:ascii="Verdana" w:hAnsi="Verdana"/>
                <w:b/>
                <w:szCs w:val="16"/>
                <w:lang w:val="es-ES_tradnl"/>
              </w:rPr>
            </w:pPr>
            <w:r w:rsidRPr="0080625F">
              <w:rPr>
                <w:rFonts w:ascii="Verdana" w:hAnsi="Verdana"/>
                <w:b/>
                <w:szCs w:val="16"/>
                <w:lang w:val="es-ES_tradnl"/>
              </w:rPr>
              <w:t>Aprobado por:</w:t>
            </w:r>
          </w:p>
        </w:tc>
        <w:tc>
          <w:tcPr>
            <w:tcW w:w="1486" w:type="pct"/>
            <w:tcBorders>
              <w:top w:val="nil"/>
              <w:left w:val="nil"/>
              <w:bottom w:val="single" w:sz="1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C8F396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174" w:type="pct"/>
            <w:tcBorders>
              <w:top w:val="nil"/>
              <w:left w:val="nil"/>
              <w:bottom w:val="single" w:sz="1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181FAB" w14:textId="77777777" w:rsidR="00936271" w:rsidRPr="0080625F" w:rsidRDefault="00674244" w:rsidP="00D35A23">
            <w:pPr>
              <w:pStyle w:val="TableSmHeadingRight"/>
              <w:ind w:left="0" w:right="-109"/>
              <w:jc w:val="both"/>
              <w:rPr>
                <w:rFonts w:ascii="Verdana" w:hAnsi="Verdana"/>
                <w:b/>
                <w:szCs w:val="16"/>
                <w:lang w:val="es-ES_tradnl"/>
              </w:rPr>
            </w:pPr>
            <w:r>
              <w:rPr>
                <w:rFonts w:ascii="Verdana" w:hAnsi="Verdana"/>
                <w:b/>
                <w:szCs w:val="16"/>
                <w:lang w:val="es-ES_tradnl"/>
              </w:rPr>
              <w:t>Fecha</w:t>
            </w:r>
            <w:r w:rsidR="00D35A23">
              <w:rPr>
                <w:rFonts w:ascii="Verdana" w:hAnsi="Verdana"/>
                <w:b/>
                <w:szCs w:val="16"/>
                <w:lang w:val="es-ES_tradnl"/>
              </w:rPr>
              <w:t xml:space="preserve"> </w:t>
            </w:r>
            <w:r w:rsidR="00936271" w:rsidRPr="0080625F">
              <w:rPr>
                <w:rFonts w:ascii="Verdana" w:hAnsi="Verdana"/>
                <w:b/>
                <w:szCs w:val="16"/>
                <w:lang w:val="es-ES_tradnl"/>
              </w:rPr>
              <w:t>de Aprobación:</w:t>
            </w:r>
          </w:p>
        </w:tc>
        <w:tc>
          <w:tcPr>
            <w:tcW w:w="1418" w:type="pct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A3D3EC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</w:tr>
    </w:tbl>
    <w:p w14:paraId="0D0B940D" w14:textId="77777777" w:rsidR="00936271" w:rsidRPr="0080625F" w:rsidRDefault="00936271" w:rsidP="00936271">
      <w:pPr>
        <w:pStyle w:val="HPTableTitle"/>
        <w:ind w:left="0"/>
        <w:rPr>
          <w:rFonts w:ascii="Verdana" w:eastAsia="Calibri" w:hAnsi="Verdana"/>
          <w:sz w:val="16"/>
          <w:szCs w:val="16"/>
          <w:lang w:val="es-ES_tradnl"/>
        </w:rPr>
      </w:pPr>
    </w:p>
    <w:p w14:paraId="11644F1F" w14:textId="77777777" w:rsidR="00936271" w:rsidRPr="0080625F" w:rsidRDefault="00936271" w:rsidP="00936271">
      <w:pPr>
        <w:pStyle w:val="HPTableTitle"/>
        <w:ind w:left="0"/>
        <w:rPr>
          <w:rFonts w:ascii="Verdana" w:hAnsi="Verdana"/>
          <w:b/>
          <w:sz w:val="16"/>
          <w:szCs w:val="16"/>
          <w:lang w:val="es-ES_tradnl"/>
        </w:rPr>
      </w:pPr>
      <w:r w:rsidRPr="0080625F">
        <w:rPr>
          <w:rFonts w:ascii="Verdana" w:hAnsi="Verdana"/>
          <w:b/>
          <w:sz w:val="16"/>
          <w:szCs w:val="16"/>
          <w:lang w:val="es-ES_tradnl"/>
        </w:rPr>
        <w:t>Historia de Modificaciones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5"/>
        <w:gridCol w:w="1185"/>
        <w:gridCol w:w="1399"/>
        <w:gridCol w:w="1399"/>
        <w:gridCol w:w="1804"/>
        <w:gridCol w:w="1846"/>
      </w:tblGrid>
      <w:tr w:rsidR="00936271" w:rsidRPr="0080625F" w14:paraId="352E2A47" w14:textId="77777777" w:rsidTr="00243C0B">
        <w:trPr>
          <w:tblHeader/>
        </w:trPr>
        <w:tc>
          <w:tcPr>
            <w:tcW w:w="67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7740628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No. de Versión</w:t>
            </w:r>
          </w:p>
        </w:tc>
        <w:tc>
          <w:tcPr>
            <w:tcW w:w="672" w:type="pct"/>
            <w:tcBorders>
              <w:top w:val="single" w:sz="8" w:space="0" w:color="auto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0472A92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Fecha de Versión</w:t>
            </w:r>
          </w:p>
        </w:tc>
        <w:tc>
          <w:tcPr>
            <w:tcW w:w="793" w:type="pct"/>
            <w:tcBorders>
              <w:top w:val="single" w:sz="8" w:space="0" w:color="auto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C320DDC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Autor</w:t>
            </w:r>
          </w:p>
        </w:tc>
        <w:tc>
          <w:tcPr>
            <w:tcW w:w="793" w:type="pct"/>
            <w:tcBorders>
              <w:top w:val="single" w:sz="8" w:space="0" w:color="auto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61B5D4C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Revisado por</w:t>
            </w:r>
          </w:p>
        </w:tc>
        <w:tc>
          <w:tcPr>
            <w:tcW w:w="1023" w:type="pct"/>
            <w:tcBorders>
              <w:top w:val="single" w:sz="8" w:space="0" w:color="auto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5671931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Aprobado por</w:t>
            </w:r>
          </w:p>
        </w:tc>
        <w:tc>
          <w:tcPr>
            <w:tcW w:w="104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F7CAE3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Descripción</w:t>
            </w:r>
          </w:p>
        </w:tc>
      </w:tr>
      <w:tr w:rsidR="00936271" w:rsidRPr="0080625F" w14:paraId="0AE29936" w14:textId="77777777" w:rsidTr="00CB38E5">
        <w:tc>
          <w:tcPr>
            <w:tcW w:w="672" w:type="pct"/>
            <w:tcBorders>
              <w:top w:val="single" w:sz="8" w:space="0" w:color="auto"/>
              <w:left w:val="single" w:sz="8" w:space="0" w:color="auto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9841BE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  <w:r w:rsidRPr="0080625F">
              <w:rPr>
                <w:rFonts w:ascii="Verdana" w:hAnsi="Verdana"/>
                <w:b w:val="0"/>
                <w:sz w:val="16"/>
                <w:szCs w:val="16"/>
                <w:lang w:val="es-ES_tradnl"/>
              </w:rPr>
              <w:t>1</w:t>
            </w:r>
          </w:p>
        </w:tc>
        <w:tc>
          <w:tcPr>
            <w:tcW w:w="672" w:type="pct"/>
            <w:tcBorders>
              <w:top w:val="single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27B00A" w14:textId="58EBAE6B" w:rsidR="00936271" w:rsidRPr="0080625F" w:rsidRDefault="0073770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  <w:r>
              <w:rPr>
                <w:rFonts w:ascii="Verdana" w:hAnsi="Verdana"/>
                <w:b w:val="0"/>
                <w:sz w:val="16"/>
                <w:szCs w:val="16"/>
                <w:lang w:val="es-ES_tradnl"/>
              </w:rPr>
              <w:t>30</w:t>
            </w:r>
            <w:r w:rsidR="00B8730C">
              <w:rPr>
                <w:rFonts w:ascii="Verdana" w:hAnsi="Verdana"/>
                <w:b w:val="0"/>
                <w:sz w:val="16"/>
                <w:szCs w:val="16"/>
                <w:lang w:val="es-ES_tradnl"/>
              </w:rPr>
              <w:t>-</w:t>
            </w:r>
            <w:r>
              <w:rPr>
                <w:rFonts w:ascii="Verdana" w:hAnsi="Verdana"/>
                <w:b w:val="0"/>
                <w:sz w:val="16"/>
                <w:szCs w:val="16"/>
                <w:lang w:val="es-ES_tradnl"/>
              </w:rPr>
              <w:t>09</w:t>
            </w:r>
            <w:r w:rsidR="00B8730C">
              <w:rPr>
                <w:rFonts w:ascii="Verdana" w:hAnsi="Verdana"/>
                <w:b w:val="0"/>
                <w:sz w:val="16"/>
                <w:szCs w:val="16"/>
                <w:lang w:val="es-ES_tradnl"/>
              </w:rPr>
              <w:t>-202</w:t>
            </w:r>
            <w:r>
              <w:rPr>
                <w:rFonts w:ascii="Verdana" w:hAnsi="Verdana"/>
                <w:b w:val="0"/>
                <w:sz w:val="16"/>
                <w:szCs w:val="16"/>
                <w:lang w:val="es-ES_tradnl"/>
              </w:rPr>
              <w:t>4</w:t>
            </w:r>
          </w:p>
        </w:tc>
        <w:tc>
          <w:tcPr>
            <w:tcW w:w="793" w:type="pct"/>
            <w:tcBorders>
              <w:top w:val="single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061E4C" w14:textId="2BE20E42" w:rsidR="00936271" w:rsidRPr="0080625F" w:rsidRDefault="0073770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"/>
              </w:rPr>
            </w:pPr>
            <w:r>
              <w:rPr>
                <w:rFonts w:ascii="Verdana" w:hAnsi="Verdana"/>
                <w:b w:val="0"/>
                <w:sz w:val="16"/>
                <w:szCs w:val="16"/>
                <w:lang w:val="es-ES"/>
              </w:rPr>
              <w:t>Luz Dary Pérez Bonet</w:t>
            </w:r>
          </w:p>
        </w:tc>
        <w:tc>
          <w:tcPr>
            <w:tcW w:w="793" w:type="pct"/>
            <w:tcBorders>
              <w:top w:val="single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EAFD9C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23" w:type="pct"/>
            <w:tcBorders>
              <w:top w:val="single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94D5A5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47" w:type="pct"/>
            <w:tcBorders>
              <w:top w:val="single" w:sz="8" w:space="0" w:color="auto"/>
              <w:left w:val="nil"/>
              <w:bottom w:val="dotted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ECCEF2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  <w:r w:rsidRPr="0080625F">
              <w:rPr>
                <w:rFonts w:ascii="Verdana" w:hAnsi="Verdana"/>
                <w:b w:val="0"/>
                <w:sz w:val="16"/>
                <w:szCs w:val="16"/>
                <w:lang w:val="es-ES_tradnl"/>
              </w:rPr>
              <w:t>Documento Original</w:t>
            </w:r>
          </w:p>
        </w:tc>
      </w:tr>
      <w:tr w:rsidR="00936271" w:rsidRPr="0080625F" w14:paraId="3DEEC669" w14:textId="77777777" w:rsidTr="00CB38E5">
        <w:tc>
          <w:tcPr>
            <w:tcW w:w="672" w:type="pct"/>
            <w:tcBorders>
              <w:top w:val="dotted" w:sz="8" w:space="0" w:color="auto"/>
              <w:left w:val="single" w:sz="8" w:space="0" w:color="auto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56B9AB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672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FB0818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9F31CB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128261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2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486C05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47" w:type="pct"/>
            <w:tcBorders>
              <w:top w:val="dotted" w:sz="8" w:space="0" w:color="auto"/>
              <w:left w:val="nil"/>
              <w:bottom w:val="dotted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01652C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</w:tr>
      <w:tr w:rsidR="00936271" w:rsidRPr="0080625F" w14:paraId="4B99056E" w14:textId="77777777" w:rsidTr="00CB38E5">
        <w:tc>
          <w:tcPr>
            <w:tcW w:w="672" w:type="pct"/>
            <w:tcBorders>
              <w:top w:val="dotted" w:sz="8" w:space="0" w:color="auto"/>
              <w:left w:val="single" w:sz="8" w:space="0" w:color="auto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99C43A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672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DBEF00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61D779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F2D8B6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2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B78278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47" w:type="pct"/>
            <w:tcBorders>
              <w:top w:val="dotted" w:sz="8" w:space="0" w:color="auto"/>
              <w:left w:val="nil"/>
              <w:bottom w:val="dotted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C39945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</w:tr>
      <w:tr w:rsidR="00936271" w:rsidRPr="0080625F" w14:paraId="0562CB0E" w14:textId="77777777" w:rsidTr="00CB38E5">
        <w:tc>
          <w:tcPr>
            <w:tcW w:w="672" w:type="pct"/>
            <w:tcBorders>
              <w:top w:val="dotted" w:sz="8" w:space="0" w:color="auto"/>
              <w:left w:val="single" w:sz="8" w:space="0" w:color="auto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CE0A41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672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EBF3C5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98A12B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46DB82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2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97CC1D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47" w:type="pct"/>
            <w:tcBorders>
              <w:top w:val="dotted" w:sz="8" w:space="0" w:color="auto"/>
              <w:left w:val="nil"/>
              <w:bottom w:val="dotted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0FFD37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</w:tr>
      <w:tr w:rsidR="00936271" w:rsidRPr="0080625F" w14:paraId="6B699379" w14:textId="77777777" w:rsidTr="00CB38E5">
        <w:tc>
          <w:tcPr>
            <w:tcW w:w="672" w:type="pct"/>
            <w:tcBorders>
              <w:top w:val="dotted" w:sz="8" w:space="0" w:color="auto"/>
              <w:left w:val="single" w:sz="8" w:space="0" w:color="auto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E9F23F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672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72F646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CE6F91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CDCEAD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23" w:type="pct"/>
            <w:tcBorders>
              <w:top w:val="dotted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B9E253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47" w:type="pct"/>
            <w:tcBorders>
              <w:top w:val="dotted" w:sz="8" w:space="0" w:color="auto"/>
              <w:left w:val="nil"/>
              <w:bottom w:val="dotted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DE523C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</w:tr>
      <w:tr w:rsidR="00936271" w:rsidRPr="0080625F" w14:paraId="52E56223" w14:textId="77777777" w:rsidTr="00CB38E5">
        <w:tc>
          <w:tcPr>
            <w:tcW w:w="672" w:type="pct"/>
            <w:tcBorders>
              <w:top w:val="dotted" w:sz="8" w:space="0" w:color="auto"/>
              <w:left w:val="single" w:sz="8" w:space="0" w:color="auto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547A01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672" w:type="pct"/>
            <w:tcBorders>
              <w:top w:val="dotted" w:sz="8" w:space="0" w:color="auto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43CB0F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459315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dotted" w:sz="8" w:space="0" w:color="auto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537F28F" w14:textId="77777777" w:rsidR="00936271" w:rsidRPr="0080625F" w:rsidRDefault="00936271" w:rsidP="00CB38E5">
            <w:pPr>
              <w:pStyle w:val="TableMedium"/>
              <w:ind w:left="0"/>
              <w:jc w:val="center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23" w:type="pct"/>
            <w:tcBorders>
              <w:top w:val="dotted" w:sz="8" w:space="0" w:color="auto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FB9E20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  <w:tc>
          <w:tcPr>
            <w:tcW w:w="1047" w:type="pct"/>
            <w:tcBorders>
              <w:top w:val="dotted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DF9E56" w14:textId="77777777" w:rsidR="00936271" w:rsidRPr="0080625F" w:rsidRDefault="00936271" w:rsidP="00CB38E5">
            <w:pPr>
              <w:pStyle w:val="TableMedium"/>
              <w:ind w:left="0"/>
              <w:rPr>
                <w:rFonts w:ascii="Verdana" w:hAnsi="Verdana"/>
                <w:b w:val="0"/>
                <w:sz w:val="16"/>
                <w:szCs w:val="16"/>
                <w:lang w:val="es-ES_tradnl"/>
              </w:rPr>
            </w:pPr>
          </w:p>
        </w:tc>
      </w:tr>
    </w:tbl>
    <w:p w14:paraId="44E871BC" w14:textId="77777777" w:rsidR="00936271" w:rsidRPr="0080625F" w:rsidRDefault="00936271" w:rsidP="00936271">
      <w:pPr>
        <w:rPr>
          <w:rFonts w:cs="Calibri"/>
          <w:sz w:val="16"/>
          <w:szCs w:val="16"/>
        </w:rPr>
      </w:pPr>
    </w:p>
    <w:p w14:paraId="144A5D23" w14:textId="77777777" w:rsidR="00936271" w:rsidRPr="0080625F" w:rsidRDefault="00936271" w:rsidP="00936271">
      <w:pPr>
        <w:pStyle w:val="TDC1"/>
        <w:rPr>
          <w:rFonts w:eastAsia="Times New Roman"/>
          <w:bCs w:val="0"/>
          <w:caps w:val="0"/>
          <w:sz w:val="16"/>
          <w:szCs w:val="16"/>
          <w:lang w:val="es-ES_tradnl"/>
        </w:rPr>
      </w:pPr>
    </w:p>
    <w:p w14:paraId="59DEE866" w14:textId="77777777" w:rsidR="00936271" w:rsidRPr="0080625F" w:rsidRDefault="00936271" w:rsidP="00936271">
      <w:pPr>
        <w:rPr>
          <w:rFonts w:eastAsia="Times New Roman"/>
          <w:b/>
          <w:sz w:val="16"/>
          <w:szCs w:val="16"/>
          <w:lang w:val="es-ES_tradnl"/>
        </w:rPr>
      </w:pPr>
      <w:r w:rsidRPr="0080625F">
        <w:rPr>
          <w:rFonts w:eastAsia="Times New Roman"/>
          <w:b/>
          <w:sz w:val="16"/>
          <w:szCs w:val="16"/>
          <w:lang w:val="es-ES_tradnl"/>
        </w:rPr>
        <w:t>Lista de distribución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12"/>
        <w:gridCol w:w="1399"/>
        <w:gridCol w:w="1522"/>
        <w:gridCol w:w="3085"/>
      </w:tblGrid>
      <w:tr w:rsidR="00936271" w:rsidRPr="0080625F" w14:paraId="4A782615" w14:textId="77777777" w:rsidTr="00243C0B">
        <w:trPr>
          <w:tblHeader/>
        </w:trPr>
        <w:tc>
          <w:tcPr>
            <w:tcW w:w="1595" w:type="pct"/>
            <w:tcBorders>
              <w:top w:val="single" w:sz="8" w:space="0" w:color="auto"/>
              <w:left w:val="single" w:sz="8" w:space="0" w:color="auto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AE7A8FF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Para</w:t>
            </w:r>
          </w:p>
        </w:tc>
        <w:tc>
          <w:tcPr>
            <w:tcW w:w="793" w:type="pct"/>
            <w:tcBorders>
              <w:top w:val="single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ABB4656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Acción*</w:t>
            </w:r>
          </w:p>
        </w:tc>
        <w:tc>
          <w:tcPr>
            <w:tcW w:w="863" w:type="pct"/>
            <w:tcBorders>
              <w:top w:val="single" w:sz="8" w:space="0" w:color="auto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9210F36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Empresa</w:t>
            </w:r>
          </w:p>
        </w:tc>
        <w:tc>
          <w:tcPr>
            <w:tcW w:w="1749" w:type="pct"/>
            <w:tcBorders>
              <w:top w:val="single" w:sz="8" w:space="0" w:color="auto"/>
              <w:left w:val="nil"/>
              <w:bottom w:val="dotted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4C6C165" w14:textId="77777777" w:rsidR="00936271" w:rsidRPr="0080625F" w:rsidRDefault="00936271" w:rsidP="00243C0B">
            <w:pPr>
              <w:jc w:val="center"/>
              <w:rPr>
                <w:rFonts w:eastAsia="Times New Roman"/>
                <w:b/>
                <w:sz w:val="16"/>
                <w:szCs w:val="16"/>
                <w:lang w:val="es-ES_tradnl"/>
              </w:rPr>
            </w:pPr>
            <w:r w:rsidRPr="0080625F">
              <w:rPr>
                <w:rFonts w:eastAsia="Times New Roman"/>
                <w:b/>
                <w:sz w:val="16"/>
                <w:szCs w:val="16"/>
                <w:lang w:val="es-ES_tradnl"/>
              </w:rPr>
              <w:t>Firma/Medio de Entrega</w:t>
            </w:r>
          </w:p>
        </w:tc>
      </w:tr>
      <w:tr w:rsidR="00936271" w:rsidRPr="0080625F" w14:paraId="738610EB" w14:textId="77777777" w:rsidTr="00CB38E5">
        <w:trPr>
          <w:tblHeader/>
        </w:trPr>
        <w:tc>
          <w:tcPr>
            <w:tcW w:w="1595" w:type="pct"/>
            <w:tcBorders>
              <w:top w:val="nil"/>
              <w:left w:val="single" w:sz="8" w:space="0" w:color="auto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7805D2" w14:textId="77777777" w:rsidR="00936271" w:rsidRPr="0080625F" w:rsidRDefault="00936271" w:rsidP="00CB38E5">
            <w:pPr>
              <w:rPr>
                <w:sz w:val="16"/>
                <w:szCs w:val="16"/>
                <w:lang w:val="es-ES_tradnl"/>
              </w:rPr>
            </w:pPr>
          </w:p>
        </w:tc>
        <w:tc>
          <w:tcPr>
            <w:tcW w:w="793" w:type="pct"/>
            <w:tcBorders>
              <w:top w:val="nil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3F29E8" w14:textId="77777777" w:rsidR="00936271" w:rsidRPr="0080625F" w:rsidRDefault="00936271" w:rsidP="00CB38E5">
            <w:pPr>
              <w:rPr>
                <w:sz w:val="16"/>
                <w:szCs w:val="16"/>
                <w:lang w:val="es-ES_tradnl"/>
              </w:rPr>
            </w:pPr>
          </w:p>
        </w:tc>
        <w:tc>
          <w:tcPr>
            <w:tcW w:w="863" w:type="pct"/>
            <w:tcBorders>
              <w:top w:val="nil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7B4B86" w14:textId="77777777" w:rsidR="00936271" w:rsidRPr="0080625F" w:rsidRDefault="00936271" w:rsidP="00CB38E5">
            <w:pPr>
              <w:rPr>
                <w:sz w:val="16"/>
                <w:szCs w:val="16"/>
                <w:lang w:val="es-ES_tradnl"/>
              </w:rPr>
            </w:pPr>
          </w:p>
        </w:tc>
        <w:tc>
          <w:tcPr>
            <w:tcW w:w="1749" w:type="pct"/>
            <w:tcBorders>
              <w:top w:val="nil"/>
              <w:left w:val="nil"/>
              <w:bottom w:val="dotted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0FF5F2" w14:textId="77777777" w:rsidR="00936271" w:rsidRPr="0080625F" w:rsidRDefault="00936271" w:rsidP="00CB38E5">
            <w:pPr>
              <w:rPr>
                <w:sz w:val="16"/>
                <w:szCs w:val="16"/>
                <w:lang w:val="es-ES_tradnl"/>
              </w:rPr>
            </w:pPr>
          </w:p>
        </w:tc>
      </w:tr>
      <w:tr w:rsidR="00936271" w:rsidRPr="0080625F" w14:paraId="5630AD66" w14:textId="77777777" w:rsidTr="00CB38E5">
        <w:trPr>
          <w:trHeight w:val="70"/>
        </w:trPr>
        <w:tc>
          <w:tcPr>
            <w:tcW w:w="1595" w:type="pct"/>
            <w:tcBorders>
              <w:top w:val="nil"/>
              <w:left w:val="single" w:sz="8" w:space="0" w:color="auto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829076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  <w:tc>
          <w:tcPr>
            <w:tcW w:w="793" w:type="pct"/>
            <w:tcBorders>
              <w:top w:val="nil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A226A1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  <w:tc>
          <w:tcPr>
            <w:tcW w:w="863" w:type="pct"/>
            <w:tcBorders>
              <w:top w:val="nil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AD93B2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  <w:tc>
          <w:tcPr>
            <w:tcW w:w="1749" w:type="pct"/>
            <w:tcBorders>
              <w:top w:val="nil"/>
              <w:left w:val="nil"/>
              <w:bottom w:val="dotted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E4B5B7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</w:tr>
      <w:tr w:rsidR="00936271" w:rsidRPr="0080625F" w14:paraId="66204FF1" w14:textId="77777777" w:rsidTr="00CB38E5">
        <w:tc>
          <w:tcPr>
            <w:tcW w:w="1595" w:type="pct"/>
            <w:tcBorders>
              <w:top w:val="nil"/>
              <w:left w:val="single" w:sz="8" w:space="0" w:color="auto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BF0D7D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  <w:tc>
          <w:tcPr>
            <w:tcW w:w="793" w:type="pct"/>
            <w:tcBorders>
              <w:top w:val="nil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62F1B3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  <w:tc>
          <w:tcPr>
            <w:tcW w:w="863" w:type="pct"/>
            <w:tcBorders>
              <w:top w:val="nil"/>
              <w:left w:val="nil"/>
              <w:bottom w:val="dotted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F2C34E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  <w:tc>
          <w:tcPr>
            <w:tcW w:w="1749" w:type="pct"/>
            <w:tcBorders>
              <w:top w:val="nil"/>
              <w:left w:val="nil"/>
              <w:bottom w:val="dotted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0A4E5D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</w:tr>
      <w:tr w:rsidR="00936271" w:rsidRPr="0080625F" w14:paraId="19219836" w14:textId="77777777" w:rsidTr="00CB38E5">
        <w:tc>
          <w:tcPr>
            <w:tcW w:w="1595" w:type="pct"/>
            <w:tcBorders>
              <w:top w:val="nil"/>
              <w:left w:val="single" w:sz="8" w:space="0" w:color="auto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6FEF7D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  <w:tc>
          <w:tcPr>
            <w:tcW w:w="793" w:type="pct"/>
            <w:tcBorders>
              <w:top w:val="nil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94DBDC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  <w:tc>
          <w:tcPr>
            <w:tcW w:w="863" w:type="pct"/>
            <w:tcBorders>
              <w:top w:val="nil"/>
              <w:left w:val="nil"/>
              <w:bottom w:val="single" w:sz="8" w:space="0" w:color="auto"/>
              <w:right w:val="dotted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9D0D3C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  <w:tc>
          <w:tcPr>
            <w:tcW w:w="17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CD245A" w14:textId="77777777" w:rsidR="00936271" w:rsidRPr="0080625F" w:rsidRDefault="00936271" w:rsidP="00CB38E5">
            <w:pPr>
              <w:rPr>
                <w:rFonts w:cs="Calibri"/>
                <w:sz w:val="16"/>
                <w:szCs w:val="16"/>
              </w:rPr>
            </w:pPr>
          </w:p>
        </w:tc>
      </w:tr>
    </w:tbl>
    <w:p w14:paraId="1231BE67" w14:textId="77777777" w:rsidR="00936271" w:rsidRPr="0080625F" w:rsidRDefault="00936271" w:rsidP="00936271">
      <w:pPr>
        <w:pStyle w:val="TDC1"/>
        <w:rPr>
          <w:sz w:val="16"/>
          <w:szCs w:val="16"/>
          <w:lang w:val="es-ES"/>
        </w:rPr>
      </w:pPr>
    </w:p>
    <w:p w14:paraId="6ED970FE" w14:textId="77777777" w:rsidR="00936271" w:rsidRPr="0080625F" w:rsidRDefault="00936271" w:rsidP="00936271">
      <w:pPr>
        <w:rPr>
          <w:i/>
          <w:iCs/>
          <w:sz w:val="16"/>
          <w:szCs w:val="16"/>
        </w:rPr>
      </w:pPr>
      <w:r w:rsidRPr="0080625F">
        <w:rPr>
          <w:i/>
          <w:iCs/>
          <w:sz w:val="16"/>
          <w:szCs w:val="16"/>
        </w:rPr>
        <w:t>* Tipos de acción: Aprobar, Revisar, Informar, Archivar, Complementar, Asistir a junta, Otras (por favor especificar)</w:t>
      </w:r>
    </w:p>
    <w:p w14:paraId="36FEB5B0" w14:textId="77777777" w:rsidR="004D4AD3" w:rsidRDefault="00936271" w:rsidP="00936271">
      <w:pPr>
        <w:rPr>
          <w:lang w:val="es-ES_tradnl"/>
        </w:rPr>
      </w:pPr>
      <w:r>
        <w:rPr>
          <w:i/>
          <w:iCs/>
          <w:sz w:val="16"/>
          <w:szCs w:val="16"/>
        </w:rPr>
        <w:br w:type="page"/>
      </w:r>
    </w:p>
    <w:p w14:paraId="30D7AA69" w14:textId="77777777" w:rsidR="004D4AD3" w:rsidRPr="0080625F" w:rsidRDefault="004D4AD3" w:rsidP="00737701">
      <w:pPr>
        <w:tabs>
          <w:tab w:val="left" w:pos="3804"/>
        </w:tabs>
        <w:ind w:left="3804" w:hanging="3804"/>
        <w:rPr>
          <w:lang w:val="es-ES_tradnl"/>
        </w:rPr>
      </w:pPr>
    </w:p>
    <w:sdt>
      <w:sdtPr>
        <w:rPr>
          <w:rFonts w:ascii="Verdana" w:eastAsia="Calibri" w:hAnsi="Verdana"/>
          <w:caps/>
          <w:color w:val="auto"/>
          <w:sz w:val="22"/>
          <w:szCs w:val="24"/>
          <w:lang w:eastAsia="en-US"/>
        </w:rPr>
        <w:id w:val="811438016"/>
        <w:docPartObj>
          <w:docPartGallery w:val="Table of Contents"/>
          <w:docPartUnique/>
        </w:docPartObj>
      </w:sdtPr>
      <w:sdtEndPr>
        <w:rPr>
          <w:szCs w:val="22"/>
        </w:rPr>
      </w:sdtEndPr>
      <w:sdtContent>
        <w:p w14:paraId="1A82704B" w14:textId="4E1FE7C7" w:rsidR="004357FF" w:rsidRPr="004357FF" w:rsidRDefault="47C4523B" w:rsidP="004357FF">
          <w:pPr>
            <w:pStyle w:val="TtuloTDC"/>
            <w:jc w:val="center"/>
            <w:rPr>
              <w:color w:val="auto"/>
            </w:rPr>
          </w:pPr>
          <w:r w:rsidRPr="53272943">
            <w:rPr>
              <w:color w:val="auto"/>
            </w:rPr>
            <w:t>Contenido</w:t>
          </w:r>
        </w:p>
        <w:p w14:paraId="0AB41E88" w14:textId="7E6B9B14" w:rsidR="00951255" w:rsidRDefault="53272943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r>
            <w:fldChar w:fldCharType="begin"/>
          </w:r>
          <w:r w:rsidR="43FF3982">
            <w:instrText>TOC \o "1-3" \z \u \h</w:instrText>
          </w:r>
          <w:r>
            <w:fldChar w:fldCharType="separate"/>
          </w:r>
          <w:hyperlink w:anchor="_Toc180226817" w:history="1">
            <w:r w:rsidR="00951255" w:rsidRPr="00C951B4">
              <w:rPr>
                <w:rStyle w:val="Hipervnculo"/>
                <w:noProof/>
                <w:lang w:val="es-ES"/>
              </w:rPr>
              <w:t>Consideraciones</w:t>
            </w:r>
            <w:r w:rsidR="00951255">
              <w:rPr>
                <w:noProof/>
                <w:webHidden/>
              </w:rPr>
              <w:tab/>
            </w:r>
            <w:r w:rsidR="00951255">
              <w:rPr>
                <w:noProof/>
                <w:webHidden/>
              </w:rPr>
              <w:fldChar w:fldCharType="begin"/>
            </w:r>
            <w:r w:rsidR="00951255">
              <w:rPr>
                <w:noProof/>
                <w:webHidden/>
              </w:rPr>
              <w:instrText xml:space="preserve"> PAGEREF _Toc180226817 \h </w:instrText>
            </w:r>
            <w:r w:rsidR="00951255">
              <w:rPr>
                <w:noProof/>
                <w:webHidden/>
              </w:rPr>
            </w:r>
            <w:r w:rsidR="00951255">
              <w:rPr>
                <w:noProof/>
                <w:webHidden/>
              </w:rPr>
              <w:fldChar w:fldCharType="separate"/>
            </w:r>
            <w:r w:rsidR="00951255">
              <w:rPr>
                <w:noProof/>
                <w:webHidden/>
              </w:rPr>
              <w:t>4</w:t>
            </w:r>
            <w:r w:rsidR="00951255">
              <w:rPr>
                <w:noProof/>
                <w:webHidden/>
              </w:rPr>
              <w:fldChar w:fldCharType="end"/>
            </w:r>
          </w:hyperlink>
        </w:p>
        <w:p w14:paraId="3B040C0B" w14:textId="2DE0A7FE" w:rsidR="00951255" w:rsidRDefault="00951255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18" w:history="1">
            <w:r w:rsidRPr="00C951B4">
              <w:rPr>
                <w:rStyle w:val="Hipervnculo"/>
                <w:noProof/>
                <w:lang w:val="en-US"/>
              </w:rPr>
              <w:t>Glosario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4EC429" w14:textId="042195F8" w:rsidR="00951255" w:rsidRDefault="00951255">
          <w:pPr>
            <w:pStyle w:val="TDC1"/>
            <w:tabs>
              <w:tab w:val="left" w:pos="6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19" w:history="1">
            <w:r w:rsidRPr="00C951B4">
              <w:rPr>
                <w:rStyle w:val="Hipervnculo"/>
                <w:noProof/>
                <w:lang w:val="es-ES"/>
              </w:rPr>
              <w:t>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Configuración Inicial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C81B48" w14:textId="7A565552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20" w:history="1">
            <w:r w:rsidRPr="00C951B4">
              <w:rPr>
                <w:rStyle w:val="Hipervnculo"/>
                <w:noProof/>
                <w:lang w:val="es-ES"/>
              </w:rPr>
              <w:t>1.1.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Ajuste Configuración Regional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CB7072" w14:textId="294E69CA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21" w:history="1">
            <w:r w:rsidRPr="00C951B4">
              <w:rPr>
                <w:rStyle w:val="Hipervnculo"/>
                <w:noProof/>
                <w:lang w:val="es-ES"/>
              </w:rPr>
              <w:t>1.2.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Creación de sprint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A5B6B4" w14:textId="4C7539B5" w:rsidR="00951255" w:rsidRDefault="00951255">
          <w:pPr>
            <w:pStyle w:val="TDC1"/>
            <w:tabs>
              <w:tab w:val="left" w:pos="6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22" w:history="1">
            <w:r w:rsidRPr="00C951B4">
              <w:rPr>
                <w:rStyle w:val="Hipervnculo"/>
                <w:noProof/>
                <w:lang w:val="es-ES"/>
              </w:rPr>
              <w:t>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Items de trabajo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5F09CF" w14:textId="3E8900A3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23" w:history="1">
            <w:r w:rsidRPr="00C951B4">
              <w:rPr>
                <w:rStyle w:val="Hipervnculo"/>
                <w:noProof/>
                <w:lang w:val="es-ES"/>
              </w:rPr>
              <w:t>2.1.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Épica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080BB0" w14:textId="27B1E424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24" w:history="1">
            <w:r w:rsidRPr="00C951B4">
              <w:rPr>
                <w:rStyle w:val="Hipervnculo"/>
                <w:noProof/>
                <w:lang w:val="es-ES"/>
              </w:rPr>
              <w:t>2.2.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Feature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B52F56" w14:textId="2EE36B0B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25" w:history="1">
            <w:r w:rsidRPr="00C951B4">
              <w:rPr>
                <w:rStyle w:val="Hipervnculo"/>
                <w:noProof/>
                <w:lang w:val="es-ES"/>
              </w:rPr>
              <w:t>2.3.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User Story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E5CC42" w14:textId="6D687B1F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26" w:history="1">
            <w:r w:rsidRPr="00C951B4">
              <w:rPr>
                <w:rStyle w:val="Hipervnculo"/>
                <w:noProof/>
                <w:lang w:val="es-ES"/>
              </w:rPr>
              <w:t>2.4.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Task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D9EDE6" w14:textId="695F6F4C" w:rsidR="00951255" w:rsidRDefault="00951255">
          <w:pPr>
            <w:pStyle w:val="TDC1"/>
            <w:tabs>
              <w:tab w:val="left" w:pos="6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27" w:history="1">
            <w:r w:rsidRPr="00C951B4">
              <w:rPr>
                <w:rStyle w:val="Hipervnculo"/>
                <w:noProof/>
                <w:lang w:val="es-ES"/>
              </w:rPr>
              <w:t>3.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Creación de Queries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8855F0" w14:textId="3A7DBFC8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28" w:history="1">
            <w:r w:rsidRPr="00C951B4">
              <w:rPr>
                <w:rStyle w:val="Hipervnculo"/>
                <w:noProof/>
                <w:lang w:val="es-ES"/>
              </w:rPr>
              <w:t>3.1.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Puntos de historia del Sprint actual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55B9AC" w14:textId="3BE8B382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29" w:history="1">
            <w:r w:rsidRPr="00C951B4">
              <w:rPr>
                <w:rStyle w:val="Hipervnculo"/>
                <w:noProof/>
                <w:lang w:val="es-ES"/>
              </w:rPr>
              <w:t>3.2.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Puntos de historia del Sprint anterior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C0BB19" w14:textId="2A65FCCA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30" w:history="1">
            <w:r w:rsidRPr="00C951B4">
              <w:rPr>
                <w:rStyle w:val="Hipervnculo"/>
                <w:noProof/>
                <w:lang w:val="es-ES"/>
              </w:rPr>
              <w:t>3.3.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Distribución del esfuerzo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D69016" w14:textId="1A352C65" w:rsidR="00951255" w:rsidRDefault="00951255">
          <w:pPr>
            <w:pStyle w:val="TDC1"/>
            <w:tabs>
              <w:tab w:val="left" w:pos="6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31" w:history="1">
            <w:r w:rsidRPr="00C951B4">
              <w:rPr>
                <w:rStyle w:val="Hipervnculo"/>
                <w:noProof/>
                <w:lang w:val="es-ES"/>
              </w:rPr>
              <w:t>4.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Configuración Dashboard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628C4F" w14:textId="2F6A5436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32" w:history="1">
            <w:r w:rsidRPr="00C951B4">
              <w:rPr>
                <w:rStyle w:val="Hipervnculo"/>
                <w:noProof/>
                <w:lang w:val="es-ES"/>
              </w:rPr>
              <w:t>4.1.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Sprint Overview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AD9754" w14:textId="2400C881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33" w:history="1">
            <w:r w:rsidRPr="00C951B4">
              <w:rPr>
                <w:rStyle w:val="Hipervnculo"/>
                <w:noProof/>
                <w:lang w:val="es-ES"/>
              </w:rPr>
              <w:t>4.2.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Puntos de historia del Sprint actual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93492F" w14:textId="1569E3BF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34" w:history="1">
            <w:r w:rsidRPr="00C951B4">
              <w:rPr>
                <w:rStyle w:val="Hipervnculo"/>
                <w:noProof/>
                <w:lang w:val="es-ES"/>
              </w:rPr>
              <w:t>4.3.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Grafica de los puntos de historia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6B577A" w14:textId="7272252C" w:rsidR="00951255" w:rsidRDefault="00951255">
          <w:pPr>
            <w:pStyle w:val="TDC3"/>
            <w:tabs>
              <w:tab w:val="left" w:pos="120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35" w:history="1">
            <w:r w:rsidRPr="00C951B4">
              <w:rPr>
                <w:rStyle w:val="Hipervnculo"/>
                <w:noProof/>
                <w:lang w:val="es-ES"/>
              </w:rPr>
              <w:t>4.3.1.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Puntos de historia del Sprint actual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07E77F" w14:textId="549D5DFB" w:rsidR="00951255" w:rsidRDefault="00951255">
          <w:pPr>
            <w:pStyle w:val="TDC3"/>
            <w:tabs>
              <w:tab w:val="left" w:pos="120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36" w:history="1">
            <w:r w:rsidRPr="00C951B4">
              <w:rPr>
                <w:rStyle w:val="Hipervnculo"/>
                <w:noProof/>
                <w:lang w:val="es-ES"/>
              </w:rPr>
              <w:t>4.3.2.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Puntos de historia del Sprint anterior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48B680" w14:textId="3F7EF760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37" w:history="1">
            <w:r w:rsidRPr="00C951B4">
              <w:rPr>
                <w:rStyle w:val="Hipervnculo"/>
                <w:noProof/>
                <w:lang w:val="es-ES"/>
              </w:rPr>
              <w:t>4.4.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Markdown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8E0B4A" w14:textId="5BD47A4F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38" w:history="1">
            <w:r w:rsidRPr="00C951B4">
              <w:rPr>
                <w:rStyle w:val="Hipervnculo"/>
                <w:noProof/>
                <w:lang w:val="es-ES"/>
              </w:rPr>
              <w:t>4.5.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Velocidad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53F7F7" w14:textId="0D5EF2F3" w:rsidR="00951255" w:rsidRDefault="00951255">
          <w:pPr>
            <w:pStyle w:val="TDC3"/>
            <w:tabs>
              <w:tab w:val="left" w:pos="120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39" w:history="1">
            <w:r w:rsidRPr="00C951B4">
              <w:rPr>
                <w:rStyle w:val="Hipervnculo"/>
                <w:noProof/>
                <w:lang w:val="es-ES"/>
              </w:rPr>
              <w:t>4.5.1.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Velocidad del equipo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5C8FA6" w14:textId="4288FE17" w:rsidR="00951255" w:rsidRDefault="00951255">
          <w:pPr>
            <w:pStyle w:val="TDC3"/>
            <w:tabs>
              <w:tab w:val="left" w:pos="120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40" w:history="1">
            <w:r w:rsidRPr="00C951B4">
              <w:rPr>
                <w:rStyle w:val="Hipervnculo"/>
                <w:noProof/>
                <w:lang w:val="es-ES"/>
              </w:rPr>
              <w:t>4.5.2.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Velocidad de desarrollo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FFDA1B" w14:textId="3A62164F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41" w:history="1">
            <w:r w:rsidRPr="00C951B4">
              <w:rPr>
                <w:rStyle w:val="Hipervnculo"/>
                <w:noProof/>
                <w:lang w:val="es-ES"/>
              </w:rPr>
              <w:t>4.6.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Burndown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5EE898" w14:textId="14E3E31E" w:rsidR="00951255" w:rsidRDefault="00951255">
          <w:pPr>
            <w:pStyle w:val="TDC3"/>
            <w:tabs>
              <w:tab w:val="left" w:pos="120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42" w:history="1">
            <w:r w:rsidRPr="00C951B4">
              <w:rPr>
                <w:rStyle w:val="Hipervnculo"/>
                <w:noProof/>
                <w:lang w:val="es-ES"/>
              </w:rPr>
              <w:t>4.6.1.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Burndown del equipo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0DDE32" w14:textId="388325AB" w:rsidR="00951255" w:rsidRDefault="00951255">
          <w:pPr>
            <w:pStyle w:val="TDC3"/>
            <w:tabs>
              <w:tab w:val="left" w:pos="120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43" w:history="1">
            <w:r w:rsidRPr="00C951B4">
              <w:rPr>
                <w:rStyle w:val="Hipervnculo"/>
                <w:noProof/>
                <w:lang w:val="es-ES"/>
              </w:rPr>
              <w:t>4.6.2.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Burndown de desarrollo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11E8DF" w14:textId="2CD1DF03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44" w:history="1">
            <w:r w:rsidRPr="00C951B4">
              <w:rPr>
                <w:rStyle w:val="Hipervnculo"/>
                <w:noProof/>
                <w:lang w:val="es-ES"/>
              </w:rPr>
              <w:t>4.7.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Cycle Time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1FA282" w14:textId="10273C9E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45" w:history="1">
            <w:r w:rsidRPr="00C951B4">
              <w:rPr>
                <w:rStyle w:val="Hipervnculo"/>
                <w:noProof/>
                <w:lang w:val="es-ES"/>
              </w:rPr>
              <w:t>4.8.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Lead Time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AA137D" w14:textId="372154F8" w:rsidR="00951255" w:rsidRDefault="00951255">
          <w:pPr>
            <w:pStyle w:val="TDC2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46" w:history="1">
            <w:r w:rsidRPr="00C951B4">
              <w:rPr>
                <w:rStyle w:val="Hipervnculo"/>
                <w:noProof/>
                <w:lang w:val="es-ES"/>
              </w:rPr>
              <w:t>4.9.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Bug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BAA071" w14:textId="7D367A90" w:rsidR="00951255" w:rsidRDefault="00951255">
          <w:pPr>
            <w:pStyle w:val="TDC2"/>
            <w:tabs>
              <w:tab w:val="left" w:pos="10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47" w:history="1">
            <w:r w:rsidRPr="00C951B4">
              <w:rPr>
                <w:rStyle w:val="Hipervnculo"/>
                <w:noProof/>
                <w:lang w:val="es-ES"/>
              </w:rPr>
              <w:t>4.10.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Issues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A9D69C" w14:textId="119A1194" w:rsidR="00951255" w:rsidRDefault="00951255">
          <w:pPr>
            <w:pStyle w:val="TDC2"/>
            <w:tabs>
              <w:tab w:val="left" w:pos="10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180226848" w:history="1">
            <w:r w:rsidRPr="00C951B4">
              <w:rPr>
                <w:rStyle w:val="Hipervnculo"/>
                <w:noProof/>
                <w:lang w:val="es-ES"/>
              </w:rPr>
              <w:t>4.11.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Stoppers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9AE40D" w14:textId="2ECEA476" w:rsidR="00951255" w:rsidRDefault="00951255">
          <w:pPr>
            <w:pStyle w:val="TDC1"/>
            <w:tabs>
              <w:tab w:val="left" w:pos="6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49" w:history="1">
            <w:r w:rsidRPr="00C951B4">
              <w:rPr>
                <w:rStyle w:val="Hipervnculo"/>
                <w:noProof/>
                <w:lang w:val="es-ES"/>
              </w:rPr>
              <w:t>5.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Dashboard Estándar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2BCE91" w14:textId="7F0E4977" w:rsidR="00951255" w:rsidRDefault="00951255">
          <w:pPr>
            <w:pStyle w:val="TDC1"/>
            <w:tabs>
              <w:tab w:val="left" w:pos="6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50" w:history="1">
            <w:r w:rsidRPr="00C951B4">
              <w:rPr>
                <w:rStyle w:val="Hipervnculo"/>
                <w:noProof/>
                <w:lang w:val="es-ES"/>
              </w:rPr>
              <w:t>6.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Escenarios de gestión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A076A7" w14:textId="3E8AE344" w:rsidR="00951255" w:rsidRDefault="00951255">
          <w:pPr>
            <w:pStyle w:val="TDC1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51" w:history="1">
            <w:r w:rsidRPr="00C951B4">
              <w:rPr>
                <w:rStyle w:val="Hipervnculo"/>
                <w:noProof/>
                <w:lang w:val="es-ES"/>
              </w:rPr>
              <w:t>6.1.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Escenarios a nivel de Frentes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F4C6BF" w14:textId="525120DA" w:rsidR="00951255" w:rsidRDefault="00951255">
          <w:pPr>
            <w:pStyle w:val="TDC1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52" w:history="1">
            <w:r w:rsidRPr="00C951B4">
              <w:rPr>
                <w:rStyle w:val="Hipervnculo"/>
                <w:noProof/>
                <w:lang w:val="es-ES"/>
              </w:rPr>
              <w:t>6.2.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Escenarios a nivel de Épicas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7984AD" w14:textId="5B862B1F" w:rsidR="00951255" w:rsidRDefault="00951255">
          <w:pPr>
            <w:pStyle w:val="TDC1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53" w:history="1">
            <w:r w:rsidRPr="00C951B4">
              <w:rPr>
                <w:rStyle w:val="Hipervnculo"/>
                <w:noProof/>
                <w:lang w:val="es-ES"/>
              </w:rPr>
              <w:t>6.3.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Escenarios a nivel de Features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E39AEB" w14:textId="6FEA2E19" w:rsidR="00951255" w:rsidRDefault="00951255">
          <w:pPr>
            <w:pStyle w:val="TDC1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54" w:history="1">
            <w:r w:rsidRPr="00C951B4">
              <w:rPr>
                <w:rStyle w:val="Hipervnculo"/>
                <w:noProof/>
                <w:lang w:val="es-ES"/>
              </w:rPr>
              <w:t>6.4.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Escenarios a nivel de User Story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BAFA71" w14:textId="1C086B32" w:rsidR="00951255" w:rsidRDefault="00951255">
          <w:pPr>
            <w:pStyle w:val="TDC1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55" w:history="1">
            <w:r w:rsidRPr="00C951B4">
              <w:rPr>
                <w:rStyle w:val="Hipervnculo"/>
                <w:noProof/>
                <w:lang w:val="es-ES"/>
              </w:rPr>
              <w:t>6.5.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Escenarios a nivel de Issue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26AF6C" w14:textId="2CF3F774" w:rsidR="00951255" w:rsidRDefault="00951255">
          <w:pPr>
            <w:pStyle w:val="TDC1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56" w:history="1">
            <w:r w:rsidRPr="00C951B4">
              <w:rPr>
                <w:rStyle w:val="Hipervnculo"/>
                <w:noProof/>
                <w:lang w:val="es-ES"/>
              </w:rPr>
              <w:t>6.6.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Escenarios a nivel de Mejora del equipo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248B10" w14:textId="660070DA" w:rsidR="00951255" w:rsidRDefault="00951255">
          <w:pPr>
            <w:pStyle w:val="TDC1"/>
            <w:tabs>
              <w:tab w:val="left" w:pos="800"/>
              <w:tab w:val="right" w:leader="dot" w:pos="8828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180226857" w:history="1">
            <w:r w:rsidRPr="00C951B4">
              <w:rPr>
                <w:rStyle w:val="Hipervnculo"/>
                <w:noProof/>
                <w:lang w:val="es-ES"/>
              </w:rPr>
              <w:t>6.7.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951B4">
              <w:rPr>
                <w:rStyle w:val="Hipervnculo"/>
                <w:noProof/>
                <w:lang w:val="es-ES"/>
              </w:rPr>
              <w:t>Escenarios a nivel de Task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_Toc180226857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FC641E" w14:textId="43F7D3EE" w:rsidR="53272943" w:rsidRDefault="53272943" w:rsidP="53272943">
          <w:pPr>
            <w:pStyle w:val="TDC1"/>
            <w:tabs>
              <w:tab w:val="left" w:pos="435"/>
              <w:tab w:val="right" w:leader="dot" w:pos="8820"/>
            </w:tabs>
            <w:rPr>
              <w:rStyle w:val="Hipervnculo"/>
            </w:rPr>
          </w:pPr>
          <w:r>
            <w:fldChar w:fldCharType="end"/>
          </w:r>
        </w:p>
      </w:sdtContent>
    </w:sdt>
    <w:p w14:paraId="7A456B13" w14:textId="16604DAF" w:rsidR="43FF3982" w:rsidRDefault="43FF3982" w:rsidP="43FF3982">
      <w:pPr>
        <w:pStyle w:val="TDC1"/>
        <w:tabs>
          <w:tab w:val="left" w:pos="435"/>
          <w:tab w:val="right" w:leader="dot" w:pos="8835"/>
        </w:tabs>
        <w:rPr>
          <w:rStyle w:val="Hipervnculo"/>
        </w:rPr>
      </w:pPr>
    </w:p>
    <w:p w14:paraId="191AAE49" w14:textId="1A08799C" w:rsidR="004357FF" w:rsidRDefault="004357FF"/>
    <w:p w14:paraId="614B6CE5" w14:textId="419FE52E" w:rsidR="009164B3" w:rsidRPr="0080625F" w:rsidRDefault="009164B3" w:rsidP="004357FF">
      <w:pPr>
        <w:rPr>
          <w:rFonts w:cs="Calibri"/>
          <w:b/>
          <w:bCs/>
          <w:sz w:val="24"/>
          <w:szCs w:val="24"/>
        </w:rPr>
      </w:pPr>
    </w:p>
    <w:p w14:paraId="7196D064" w14:textId="5AF69ADD" w:rsidR="00324C11" w:rsidRDefault="00324C11"/>
    <w:p w14:paraId="34FF1C98" w14:textId="77777777" w:rsidR="00324C11" w:rsidRDefault="00324C11"/>
    <w:p w14:paraId="6D072C0D" w14:textId="77777777" w:rsidR="009164B3" w:rsidRDefault="009164B3" w:rsidP="00AA69FF"/>
    <w:p w14:paraId="48A21919" w14:textId="77777777" w:rsidR="00DE6C71" w:rsidRDefault="0034251C" w:rsidP="004D4AD3">
      <w:pPr>
        <w:tabs>
          <w:tab w:val="left" w:pos="3804"/>
        </w:tabs>
      </w:pPr>
      <w:r>
        <w:br w:type="page"/>
      </w:r>
    </w:p>
    <w:p w14:paraId="5C7DECDB" w14:textId="77777777" w:rsidR="001927B7" w:rsidRDefault="001927B7" w:rsidP="004D4AD3">
      <w:pPr>
        <w:tabs>
          <w:tab w:val="left" w:pos="3804"/>
        </w:tabs>
        <w:rPr>
          <w:lang w:val="es-ES_tradnl"/>
        </w:rPr>
      </w:pPr>
    </w:p>
    <w:p w14:paraId="47CB3091" w14:textId="77777777" w:rsidR="001927B7" w:rsidRDefault="174FDA24" w:rsidP="43FF3982">
      <w:pPr>
        <w:pStyle w:val="Ttulo1"/>
        <w:spacing w:before="0"/>
        <w:jc w:val="left"/>
        <w:rPr>
          <w:lang w:val="es-ES"/>
        </w:rPr>
      </w:pPr>
      <w:bookmarkStart w:id="0" w:name="_Toc180226817"/>
      <w:r w:rsidRPr="53272943">
        <w:rPr>
          <w:lang w:val="es-ES"/>
        </w:rPr>
        <w:t>Consideraciones</w:t>
      </w:r>
      <w:bookmarkEnd w:id="0"/>
      <w:r w:rsidRPr="53272943">
        <w:rPr>
          <w:lang w:val="es-ES"/>
        </w:rPr>
        <w:t xml:space="preserve"> </w:t>
      </w:r>
    </w:p>
    <w:p w14:paraId="3CAAB89F" w14:textId="77777777" w:rsidR="001927B7" w:rsidRDefault="001927B7" w:rsidP="001927B7">
      <w:pPr>
        <w:jc w:val="left"/>
      </w:pPr>
    </w:p>
    <w:p w14:paraId="198C691F" w14:textId="48D5C7F8" w:rsidR="002064F6" w:rsidRDefault="00844EBE" w:rsidP="001927B7">
      <w:pPr>
        <w:jc w:val="left"/>
      </w:pPr>
      <w:r>
        <w:t>En el siguiente documento se encuentra descrit</w:t>
      </w:r>
      <w:r w:rsidR="00DE5FF3">
        <w:t xml:space="preserve">o los aspectos que se debe tener en cuenta </w:t>
      </w:r>
      <w:r w:rsidR="002064F6">
        <w:t>para la creación y configuración de Dashboard</w:t>
      </w:r>
      <w:r w:rsidR="00973447">
        <w:t xml:space="preserve"> dentro de Azure DevOps</w:t>
      </w:r>
      <w:r w:rsidR="00BF1057">
        <w:t xml:space="preserve"> co</w:t>
      </w:r>
      <w:r w:rsidR="00357AF2">
        <w:t xml:space="preserve">n el propósito de contar con indicadores, métricas y gráficos estándar para </w:t>
      </w:r>
      <w:r w:rsidR="00737701">
        <w:t>el equipo de arquitectura empresarial del CNMH</w:t>
      </w:r>
      <w:r w:rsidR="00670775">
        <w:t xml:space="preserve">. Estos Dashboard (tableros) son la fuente de referencia para </w:t>
      </w:r>
      <w:r w:rsidR="00464E43">
        <w:t>la generación de mejoras y análisis de resultados antes, durante y después de cada Sprint de los equipos a nivel operativo.</w:t>
      </w:r>
    </w:p>
    <w:p w14:paraId="629B973B" w14:textId="5718B4D2" w:rsidR="001927B7" w:rsidRDefault="00225A34" w:rsidP="001927B7">
      <w:r>
        <w:t xml:space="preserve">Aunque </w:t>
      </w:r>
      <w:r w:rsidR="005B4569">
        <w:t xml:space="preserve">se </w:t>
      </w:r>
      <w:r>
        <w:t>cuente con una definición estándar para la creación de Dashboard (tableros)</w:t>
      </w:r>
      <w:r w:rsidR="005B4569">
        <w:t>, se identifica que</w:t>
      </w:r>
      <w:r w:rsidR="001927B7">
        <w:t xml:space="preserve"> los equipos pueden </w:t>
      </w:r>
      <w:r w:rsidR="005B4569">
        <w:t xml:space="preserve">llegar a presentar </w:t>
      </w:r>
      <w:r w:rsidR="001927B7">
        <w:t>necesidades adicionales de seguimiento de acuerdo con su estructura y manejo</w:t>
      </w:r>
      <w:r w:rsidR="005B4569">
        <w:t xml:space="preserve">. Para el caso anterior, deberán </w:t>
      </w:r>
      <w:r w:rsidR="001927B7">
        <w:t>crear un dashboard adicional con los indicadores</w:t>
      </w:r>
      <w:r w:rsidR="00B30451">
        <w:t xml:space="preserve"> específicos requeridos</w:t>
      </w:r>
      <w:r w:rsidR="00525964">
        <w:t xml:space="preserve">, usando como identificados el </w:t>
      </w:r>
      <w:r w:rsidR="00525964" w:rsidRPr="00B51670">
        <w:rPr>
          <w:b/>
          <w:bCs/>
        </w:rPr>
        <w:t>nombre del equipo + nombre del cliente</w:t>
      </w:r>
      <w:r w:rsidR="00525964">
        <w:t>.</w:t>
      </w:r>
    </w:p>
    <w:p w14:paraId="3609B836" w14:textId="1A1ACE03" w:rsidR="00787E93" w:rsidRDefault="00525964" w:rsidP="001927B7">
      <w:r>
        <w:t xml:space="preserve">En este documento se </w:t>
      </w:r>
      <w:r w:rsidR="00787E93">
        <w:t>compartirá</w:t>
      </w:r>
      <w:r>
        <w:t xml:space="preserve"> información de como poder llegar a generar la creación y configuración de los tableros estándar</w:t>
      </w:r>
      <w:r w:rsidR="00787E93">
        <w:t xml:space="preserve"> y algunos de los widgets disponibles en Azure DevOps. </w:t>
      </w:r>
    </w:p>
    <w:p w14:paraId="738868B2" w14:textId="430A74DF" w:rsidR="00787E93" w:rsidRDefault="00787E93" w:rsidP="001927B7">
      <w:r>
        <w:t xml:space="preserve">Para inicial con el uso de Azure DevOps recomendamos tener presente el siguiente comportamiento de la plataforma: </w:t>
      </w:r>
    </w:p>
    <w:p w14:paraId="1014EAA4" w14:textId="5BF4A5A8" w:rsidR="003E4A3A" w:rsidRDefault="00536323" w:rsidP="00787E93">
      <w:pPr>
        <w:pStyle w:val="Prrafodelista"/>
        <w:numPr>
          <w:ilvl w:val="0"/>
          <w:numId w:val="5"/>
        </w:numPr>
      </w:pPr>
      <w:r w:rsidRPr="003E4A3A">
        <w:rPr>
          <w:b/>
          <w:bCs/>
        </w:rPr>
        <w:t>Para AZURE DEVOPS no hay días festivos</w:t>
      </w:r>
      <w:r w:rsidR="00787E93">
        <w:t>.</w:t>
      </w:r>
      <w:r w:rsidR="00C4680A">
        <w:t xml:space="preserve"> Recomendamos</w:t>
      </w:r>
      <w:r w:rsidR="00D41D66">
        <w:t xml:space="preserve"> definir una estrategia para el escenario en que el festivo sea el día de cierre o inicio del Sprint; asegurando que todo quede listo</w:t>
      </w:r>
      <w:r w:rsidR="00C808A8">
        <w:t xml:space="preserve"> para darle continuidad a la entrega de valor. </w:t>
      </w:r>
    </w:p>
    <w:p w14:paraId="4CF87779" w14:textId="77777777" w:rsidR="00C660FD" w:rsidRDefault="00536323" w:rsidP="00787E93">
      <w:pPr>
        <w:pStyle w:val="Prrafodelista"/>
        <w:numPr>
          <w:ilvl w:val="0"/>
          <w:numId w:val="5"/>
        </w:numPr>
      </w:pPr>
      <w:r w:rsidRPr="00062387">
        <w:rPr>
          <w:b/>
          <w:bCs/>
        </w:rPr>
        <w:t>TOD</w:t>
      </w:r>
      <w:r w:rsidR="00451FAA" w:rsidRPr="00062387">
        <w:rPr>
          <w:b/>
          <w:bCs/>
        </w:rPr>
        <w:t>OS</w:t>
      </w:r>
      <w:r w:rsidR="00451FAA">
        <w:t xml:space="preserve"> </w:t>
      </w:r>
      <w:r w:rsidR="00C60DFE">
        <w:t xml:space="preserve">los ítems de trabajo </w:t>
      </w:r>
      <w:r w:rsidR="00170387">
        <w:t>a nivel de</w:t>
      </w:r>
      <w:r w:rsidR="009E5BDB">
        <w:t>l Sprint Backlog (User Story, Mejora</w:t>
      </w:r>
      <w:r w:rsidR="007B3475">
        <w:t xml:space="preserve"> del Equipo, Issue, Task, </w:t>
      </w:r>
      <w:r w:rsidR="00C660FD">
        <w:t xml:space="preserve">Bug) </w:t>
      </w:r>
      <w:r>
        <w:t xml:space="preserve">deben quedar en estado </w:t>
      </w:r>
      <w:r w:rsidRPr="004F6EF8">
        <w:rPr>
          <w:b/>
          <w:bCs/>
          <w:i/>
          <w:iCs/>
        </w:rPr>
        <w:t>New</w:t>
      </w:r>
      <w:r w:rsidRPr="004F6EF8">
        <w:rPr>
          <w:i/>
          <w:iCs/>
        </w:rPr>
        <w:t xml:space="preserve"> </w:t>
      </w:r>
      <w:r>
        <w:t>el</w:t>
      </w:r>
      <w:r w:rsidR="00C660FD">
        <w:t xml:space="preserve"> primer día del Sprint. </w:t>
      </w:r>
    </w:p>
    <w:p w14:paraId="199000BF" w14:textId="161528F7" w:rsidR="00AA2A16" w:rsidRDefault="003678F4" w:rsidP="00787E93">
      <w:pPr>
        <w:pStyle w:val="Prrafodelista"/>
        <w:numPr>
          <w:ilvl w:val="0"/>
          <w:numId w:val="5"/>
        </w:numPr>
      </w:pPr>
      <w:r w:rsidRPr="00062387">
        <w:rPr>
          <w:b/>
          <w:bCs/>
        </w:rPr>
        <w:t>TODO</w:t>
      </w:r>
      <w:r w:rsidR="00C660FD" w:rsidRPr="00062387">
        <w:rPr>
          <w:b/>
          <w:bCs/>
        </w:rPr>
        <w:t xml:space="preserve"> </w:t>
      </w:r>
      <w:r w:rsidR="00C660FD">
        <w:t xml:space="preserve">item de trabajo que se </w:t>
      </w:r>
      <w:r w:rsidR="002F6A13">
        <w:t xml:space="preserve">inicie durante el Sprint deberá estar en estado </w:t>
      </w:r>
      <w:r w:rsidR="002F6A13" w:rsidRPr="004F6EF8">
        <w:rPr>
          <w:b/>
          <w:bCs/>
          <w:i/>
          <w:iCs/>
        </w:rPr>
        <w:t>Activ</w:t>
      </w:r>
      <w:r w:rsidR="00536323" w:rsidRPr="004F6EF8">
        <w:rPr>
          <w:b/>
          <w:bCs/>
          <w:i/>
          <w:iCs/>
        </w:rPr>
        <w:t>e</w:t>
      </w:r>
      <w:r w:rsidR="00AA2A16">
        <w:t xml:space="preserve"> desde el momento que se </w:t>
      </w:r>
      <w:r w:rsidR="00270577">
        <w:t>empieza</w:t>
      </w:r>
      <w:r w:rsidR="00AA2A16">
        <w:t xml:space="preserve"> a trabajar dicho item.</w:t>
      </w:r>
    </w:p>
    <w:p w14:paraId="4F5D12A6" w14:textId="3A7EF686" w:rsidR="00536323" w:rsidRDefault="003678F4" w:rsidP="00787E93">
      <w:pPr>
        <w:pStyle w:val="Prrafodelista"/>
        <w:numPr>
          <w:ilvl w:val="0"/>
          <w:numId w:val="5"/>
        </w:numPr>
      </w:pPr>
      <w:r w:rsidRPr="00062387">
        <w:rPr>
          <w:b/>
          <w:bCs/>
        </w:rPr>
        <w:t>TODO</w:t>
      </w:r>
      <w:r w:rsidR="00AA2A16">
        <w:t xml:space="preserve"> Item</w:t>
      </w:r>
      <w:r>
        <w:t xml:space="preserve"> </w:t>
      </w:r>
      <w:r w:rsidR="00AA2A16">
        <w:t xml:space="preserve">de trabajo que finalice la etapa de desarrollo deberá </w:t>
      </w:r>
      <w:r w:rsidR="00270577">
        <w:t xml:space="preserve">tener un estado denominado </w:t>
      </w:r>
      <w:r w:rsidR="00270577" w:rsidRPr="004F6EF8">
        <w:rPr>
          <w:b/>
          <w:bCs/>
          <w:i/>
          <w:iCs/>
        </w:rPr>
        <w:t>Resolve</w:t>
      </w:r>
      <w:r w:rsidR="00270577">
        <w:t xml:space="preserve">, este estado permite a los demás integrantes identificar los ítems que deben iniciar los ciclos de prueba. </w:t>
      </w:r>
    </w:p>
    <w:p w14:paraId="72953568" w14:textId="07CF9018" w:rsidR="00536323" w:rsidRDefault="00536323" w:rsidP="00787E93">
      <w:pPr>
        <w:pStyle w:val="Prrafodelista"/>
        <w:numPr>
          <w:ilvl w:val="0"/>
          <w:numId w:val="5"/>
        </w:numPr>
      </w:pPr>
      <w:r>
        <w:t xml:space="preserve">El Sprint se </w:t>
      </w:r>
      <w:r w:rsidRPr="00062387">
        <w:rPr>
          <w:b/>
          <w:bCs/>
        </w:rPr>
        <w:t>cierra a las 23:59</w:t>
      </w:r>
      <w:r>
        <w:t xml:space="preserve"> </w:t>
      </w:r>
      <w:r w:rsidR="001131B9">
        <w:t xml:space="preserve">del </w:t>
      </w:r>
      <w:r w:rsidR="00C815E1">
        <w:t>último</w:t>
      </w:r>
      <w:r w:rsidR="001131B9">
        <w:t xml:space="preserve"> día del Sprint (</w:t>
      </w:r>
      <w:r w:rsidR="00257BB1">
        <w:t>martes</w:t>
      </w:r>
      <w:r w:rsidR="001131B9">
        <w:t xml:space="preserve"> cada 2 semanas)</w:t>
      </w:r>
      <w:r>
        <w:t xml:space="preserve">, </w:t>
      </w:r>
      <w:r w:rsidR="001131B9">
        <w:t xml:space="preserve">e </w:t>
      </w:r>
      <w:r w:rsidR="001131B9" w:rsidRPr="00062387">
        <w:rPr>
          <w:b/>
          <w:bCs/>
        </w:rPr>
        <w:t xml:space="preserve">inicia </w:t>
      </w:r>
      <w:r w:rsidRPr="00062387">
        <w:rPr>
          <w:b/>
          <w:bCs/>
        </w:rPr>
        <w:t>a las 00</w:t>
      </w:r>
      <w:r w:rsidR="00062387">
        <w:rPr>
          <w:b/>
          <w:bCs/>
        </w:rPr>
        <w:t>:00</w:t>
      </w:r>
      <w:r w:rsidRPr="00062387">
        <w:rPr>
          <w:b/>
          <w:bCs/>
        </w:rPr>
        <w:t xml:space="preserve"> horas</w:t>
      </w:r>
      <w:r w:rsidR="00C815E1">
        <w:t xml:space="preserve"> del primer día del Sprint (</w:t>
      </w:r>
      <w:r w:rsidR="00257BB1">
        <w:t>m</w:t>
      </w:r>
      <w:r w:rsidR="00C815E1">
        <w:t>iércoles cada 2 semanas)</w:t>
      </w:r>
    </w:p>
    <w:p w14:paraId="173CCA5F" w14:textId="77777777" w:rsidR="00795C44" w:rsidRDefault="00795C44" w:rsidP="00795C44"/>
    <w:p w14:paraId="3C74896C" w14:textId="77777777" w:rsidR="00795C44" w:rsidRDefault="00795C44" w:rsidP="00795C44"/>
    <w:p w14:paraId="7A68AE26" w14:textId="77777777" w:rsidR="00795C44" w:rsidRDefault="00795C44" w:rsidP="00795C44"/>
    <w:p w14:paraId="6F7434AE" w14:textId="77777777" w:rsidR="00795C44" w:rsidRDefault="00795C44" w:rsidP="00795C44"/>
    <w:p w14:paraId="59913F91" w14:textId="77777777" w:rsidR="00795C44" w:rsidRDefault="00795C44" w:rsidP="00795C44"/>
    <w:p w14:paraId="31CC7D64" w14:textId="2E083143" w:rsidR="00795C44" w:rsidRPr="007F43F1" w:rsidRDefault="1106E5FB" w:rsidP="43FF3982">
      <w:pPr>
        <w:pStyle w:val="Ttulo1"/>
        <w:spacing w:before="0"/>
        <w:jc w:val="left"/>
        <w:rPr>
          <w:lang w:val="en-US"/>
        </w:rPr>
      </w:pPr>
      <w:bookmarkStart w:id="1" w:name="_Toc180226818"/>
      <w:r w:rsidRPr="53272943">
        <w:rPr>
          <w:lang w:val="en-US"/>
        </w:rPr>
        <w:t>Glosario</w:t>
      </w:r>
      <w:bookmarkEnd w:id="1"/>
      <w:r w:rsidRPr="53272943">
        <w:rPr>
          <w:lang w:val="en-US"/>
        </w:rPr>
        <w:t xml:space="preserve"> </w:t>
      </w:r>
    </w:p>
    <w:p w14:paraId="1A36A7F7" w14:textId="77777777" w:rsidR="00536323" w:rsidRPr="007F43F1" w:rsidRDefault="00536323" w:rsidP="00536323">
      <w:pPr>
        <w:rPr>
          <w:lang w:val="en-US"/>
        </w:rPr>
      </w:pPr>
    </w:p>
    <w:p w14:paraId="50FD11EE" w14:textId="09937440" w:rsidR="008566AD" w:rsidRPr="00181019" w:rsidRDefault="008566AD" w:rsidP="00536323">
      <w:pPr>
        <w:rPr>
          <w:lang w:val="en-US"/>
        </w:rPr>
      </w:pPr>
      <w:r w:rsidRPr="00181019">
        <w:rPr>
          <w:lang w:val="en-US"/>
        </w:rPr>
        <w:t>Work Item</w:t>
      </w:r>
    </w:p>
    <w:p w14:paraId="2D09B9DE" w14:textId="5DC9CD33" w:rsidR="008566AD" w:rsidRPr="00181019" w:rsidRDefault="008566AD" w:rsidP="00536323">
      <w:pPr>
        <w:rPr>
          <w:lang w:val="en-US"/>
        </w:rPr>
      </w:pPr>
      <w:r w:rsidRPr="00181019">
        <w:rPr>
          <w:lang w:val="en-US"/>
        </w:rPr>
        <w:t>Iteration Path</w:t>
      </w:r>
    </w:p>
    <w:p w14:paraId="12EE3614" w14:textId="16C64685" w:rsidR="008566AD" w:rsidRPr="00181019" w:rsidRDefault="008566AD" w:rsidP="00536323">
      <w:pPr>
        <w:rPr>
          <w:lang w:val="en-US"/>
        </w:rPr>
      </w:pPr>
      <w:r w:rsidRPr="00181019">
        <w:rPr>
          <w:lang w:val="en-US"/>
        </w:rPr>
        <w:t>Area Path</w:t>
      </w:r>
    </w:p>
    <w:p w14:paraId="4C29C633" w14:textId="77777777" w:rsidR="008566AD" w:rsidRPr="007F43F1" w:rsidRDefault="008566AD" w:rsidP="00536323">
      <w:pPr>
        <w:rPr>
          <w:lang w:val="en-US"/>
        </w:rPr>
      </w:pPr>
    </w:p>
    <w:p w14:paraId="67546164" w14:textId="77777777" w:rsidR="00C815E1" w:rsidRPr="007F43F1" w:rsidRDefault="00C815E1" w:rsidP="00536323">
      <w:pPr>
        <w:rPr>
          <w:lang w:val="en-US"/>
        </w:rPr>
      </w:pPr>
    </w:p>
    <w:p w14:paraId="5D8ADE32" w14:textId="77777777" w:rsidR="00C815E1" w:rsidRPr="007F43F1" w:rsidRDefault="00C815E1" w:rsidP="00536323">
      <w:pPr>
        <w:rPr>
          <w:lang w:val="en-US"/>
        </w:rPr>
      </w:pPr>
    </w:p>
    <w:p w14:paraId="6E6F0AAB" w14:textId="77777777" w:rsidR="00C815E1" w:rsidRPr="007F43F1" w:rsidRDefault="00C815E1" w:rsidP="00536323">
      <w:pPr>
        <w:rPr>
          <w:lang w:val="en-US"/>
        </w:rPr>
      </w:pPr>
    </w:p>
    <w:p w14:paraId="4067C171" w14:textId="13374626" w:rsidR="001E60D0" w:rsidRDefault="37093205" w:rsidP="43FF3982">
      <w:pPr>
        <w:pStyle w:val="Ttulo1"/>
        <w:numPr>
          <w:ilvl w:val="0"/>
          <w:numId w:val="3"/>
        </w:numPr>
        <w:spacing w:before="0"/>
        <w:ind w:left="284" w:hanging="284"/>
        <w:jc w:val="left"/>
        <w:rPr>
          <w:lang w:val="es-ES"/>
        </w:rPr>
      </w:pPr>
      <w:bookmarkStart w:id="2" w:name="_Toc180226819"/>
      <w:r w:rsidRPr="53272943">
        <w:rPr>
          <w:lang w:val="es-ES"/>
        </w:rPr>
        <w:t>Configuración Inicial</w:t>
      </w:r>
      <w:bookmarkEnd w:id="2"/>
    </w:p>
    <w:p w14:paraId="49F04C0B" w14:textId="154D2BF8" w:rsidR="001257AB" w:rsidRDefault="37093205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3" w:name="_Toc180226820"/>
      <w:r w:rsidRPr="53272943">
        <w:rPr>
          <w:lang w:val="es-ES"/>
        </w:rPr>
        <w:t xml:space="preserve">Ajuste </w:t>
      </w:r>
      <w:r w:rsidR="347B77DE" w:rsidRPr="53272943">
        <w:rPr>
          <w:lang w:val="es-ES"/>
        </w:rPr>
        <w:t>Configuración Regional</w:t>
      </w:r>
      <w:bookmarkEnd w:id="3"/>
    </w:p>
    <w:p w14:paraId="7BBAA6D5" w14:textId="4918ED64" w:rsidR="00421EC4" w:rsidRDefault="00421EC4" w:rsidP="00421EC4">
      <w:pPr>
        <w:rPr>
          <w:lang w:val="es-ES_tradnl"/>
        </w:rPr>
      </w:pPr>
      <w:r w:rsidRPr="00421EC4">
        <w:rPr>
          <w:lang w:val="es-ES_tradnl"/>
        </w:rPr>
        <w:t>Es necesario ajustar la configuración regional por perfil de usuario en AZURE DEVO</w:t>
      </w:r>
      <w:r>
        <w:rPr>
          <w:lang w:val="es-ES_tradnl"/>
        </w:rPr>
        <w:t>P</w:t>
      </w:r>
      <w:r w:rsidRPr="00421EC4">
        <w:rPr>
          <w:lang w:val="es-ES_tradnl"/>
        </w:rPr>
        <w:t>S</w:t>
      </w:r>
      <w:r w:rsidR="00FE2626">
        <w:rPr>
          <w:lang w:val="es-ES_tradnl"/>
        </w:rPr>
        <w:t>. Por favor siga los siguientes pasos.</w:t>
      </w:r>
    </w:p>
    <w:p w14:paraId="38D15E2B" w14:textId="77777777" w:rsidR="00364FC3" w:rsidRDefault="00364FC3" w:rsidP="008F6BD3">
      <w:pPr>
        <w:jc w:val="center"/>
        <w:rPr>
          <w:lang w:val="es-ES_tradnl"/>
        </w:rPr>
      </w:pPr>
    </w:p>
    <w:p w14:paraId="1CD826E4" w14:textId="13F710A4" w:rsidR="00364FC3" w:rsidRDefault="00364FC3" w:rsidP="008F6BD3">
      <w:pPr>
        <w:jc w:val="center"/>
        <w:rPr>
          <w:lang w:val="es-ES_tradn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7D1E9F2" wp14:editId="140F84A8">
                <wp:simplePos x="0" y="0"/>
                <wp:positionH relativeFrom="column">
                  <wp:posOffset>5280025</wp:posOffset>
                </wp:positionH>
                <wp:positionV relativeFrom="paragraph">
                  <wp:posOffset>39370</wp:posOffset>
                </wp:positionV>
                <wp:extent cx="109182" cy="102359"/>
                <wp:effectExtent l="0" t="0" r="24765" b="12065"/>
                <wp:wrapNone/>
                <wp:docPr id="9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82" cy="102359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5742F6" id="Rectangle: Rounded Corners 9" o:spid="_x0000_s1026" style="position:absolute;margin-left:415.75pt;margin-top:3.1pt;width:8.6pt;height:8.0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" filled="f" strokecolor="#e0362c [3204]" strokeweight="2pt"/>
            </w:pict>
          </mc:Fallback>
        </mc:AlternateContent>
      </w:r>
      <w:r w:rsidRPr="00364FC3">
        <w:rPr>
          <w:lang w:val="es-ES_tradnl"/>
        </w:rPr>
        <w:drawing>
          <wp:inline distT="0" distB="0" distL="0" distR="0" wp14:anchorId="2A97219B" wp14:editId="6F801164">
            <wp:extent cx="5612130" cy="2560955"/>
            <wp:effectExtent l="0" t="0" r="7620" b="0"/>
            <wp:docPr id="363104492" name="Imagen 1" descr="Interfaz de usuario gráfica, Aplicación, Team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104492" name="Imagen 1" descr="Interfaz de usuario gráfica, Aplicación, Teams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6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63B2B" w14:textId="1E46E45D" w:rsidR="00364FC3" w:rsidRDefault="00364FC3" w:rsidP="008F6BD3">
      <w:pPr>
        <w:jc w:val="center"/>
        <w:rPr>
          <w:lang w:val="es-ES_tradnl"/>
        </w:rPr>
      </w:pPr>
    </w:p>
    <w:p w14:paraId="3337650A" w14:textId="79D24D94" w:rsidR="00FE2626" w:rsidRDefault="00FE2626" w:rsidP="008F6BD3">
      <w:pPr>
        <w:jc w:val="center"/>
        <w:rPr>
          <w:lang w:val="es-ES_tradnl"/>
        </w:rPr>
      </w:pPr>
    </w:p>
    <w:p w14:paraId="5B25B539" w14:textId="27FF5A58" w:rsidR="008F6BD3" w:rsidRDefault="001970CD" w:rsidP="008F6BD3">
      <w:pPr>
        <w:jc w:val="center"/>
        <w:rPr>
          <w:lang w:val="es-ES_tradn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FCD227F" wp14:editId="2275F66D">
                <wp:simplePos x="0" y="0"/>
                <wp:positionH relativeFrom="column">
                  <wp:posOffset>4654550</wp:posOffset>
                </wp:positionH>
                <wp:positionV relativeFrom="paragraph">
                  <wp:posOffset>509905</wp:posOffset>
                </wp:positionV>
                <wp:extent cx="600502" cy="150126"/>
                <wp:effectExtent l="0" t="0" r="28575" b="21590"/>
                <wp:wrapNone/>
                <wp:docPr id="6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502" cy="15012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594701" id="Rectangle: Rounded Corners 6" o:spid="_x0000_s1026" style="position:absolute;margin-left:366.5pt;margin-top:40.15pt;width:47.3pt;height:11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" filled="f" strokecolor="#e0362c [3204]" strokeweight="2pt"/>
            </w:pict>
          </mc:Fallback>
        </mc:AlternateContent>
      </w:r>
      <w:r w:rsidR="00364FC3" w:rsidRPr="00364FC3">
        <w:rPr>
          <w:lang w:val="es-ES_tradnl"/>
        </w:rPr>
        <w:drawing>
          <wp:inline distT="0" distB="0" distL="0" distR="0" wp14:anchorId="0A39A2DC" wp14:editId="009B9C08">
            <wp:extent cx="5612130" cy="2606040"/>
            <wp:effectExtent l="0" t="0" r="7620" b="3810"/>
            <wp:docPr id="1337169060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169060" name="Imagen 1" descr="Interfaz de usuario gráfica, Aplicación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683AF" w14:textId="4A295EE2" w:rsidR="008F6BD3" w:rsidRDefault="00364FC3" w:rsidP="008F6BD3">
      <w:pPr>
        <w:jc w:val="center"/>
        <w:rPr>
          <w:lang w:val="es-ES_tradn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0AB512B" wp14:editId="71716952">
                <wp:simplePos x="0" y="0"/>
                <wp:positionH relativeFrom="column">
                  <wp:posOffset>936625</wp:posOffset>
                </wp:positionH>
                <wp:positionV relativeFrom="paragraph">
                  <wp:posOffset>1539875</wp:posOffset>
                </wp:positionV>
                <wp:extent cx="2067636" cy="307075"/>
                <wp:effectExtent l="0" t="0" r="27940" b="17145"/>
                <wp:wrapNone/>
                <wp:docPr id="11" name="Rectangle: Rounded Corner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7636" cy="3070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96FC270" id="Rectangle: Rounded Corners 11" o:spid="_x0000_s1026" style="position:absolute;margin-left:73.75pt;margin-top:121.25pt;width:162.8pt;height:24.2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" filled="f" strokecolor="#e0362c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55BEB85A" wp14:editId="4AB77202">
                <wp:simplePos x="0" y="0"/>
                <wp:positionH relativeFrom="column">
                  <wp:posOffset>75565</wp:posOffset>
                </wp:positionH>
                <wp:positionV relativeFrom="paragraph">
                  <wp:posOffset>842010</wp:posOffset>
                </wp:positionV>
                <wp:extent cx="675564" cy="129653"/>
                <wp:effectExtent l="0" t="0" r="10795" b="22860"/>
                <wp:wrapNone/>
                <wp:docPr id="10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564" cy="12965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E0C57D5" id="Rectangle: Rounded Corners 10" o:spid="_x0000_s1026" style="position:absolute;margin-left:5.95pt;margin-top:66.3pt;width:53.2pt;height:10.2pt;z-index:25165824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" filled="f" strokecolor="#e0362c [3204]" strokeweight="2pt"/>
            </w:pict>
          </mc:Fallback>
        </mc:AlternateContent>
      </w:r>
      <w:r w:rsidRPr="00364FC3">
        <w:rPr>
          <w:lang w:val="es-ES_tradnl"/>
        </w:rPr>
        <w:drawing>
          <wp:inline distT="0" distB="0" distL="0" distR="0" wp14:anchorId="5DE6383D" wp14:editId="7F46D80E">
            <wp:extent cx="5612130" cy="2614930"/>
            <wp:effectExtent l="0" t="0" r="7620" b="0"/>
            <wp:docPr id="350790186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790186" name="Imagen 1" descr="Interfaz de usuario gráfica, Aplicación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0B03C" w14:textId="7859F6E1" w:rsidR="005231CB" w:rsidRDefault="005231CB" w:rsidP="00364FC3">
      <w:pPr>
        <w:rPr>
          <w:lang w:val="es-ES_tradnl"/>
        </w:rPr>
      </w:pPr>
    </w:p>
    <w:p w14:paraId="2AD77C53" w14:textId="6F51B352" w:rsidR="005231CB" w:rsidRDefault="005231CB" w:rsidP="008F6BD3">
      <w:pPr>
        <w:jc w:val="center"/>
        <w:rPr>
          <w:lang w:val="es-ES_tradnl"/>
        </w:rPr>
      </w:pPr>
    </w:p>
    <w:p w14:paraId="55192E7B" w14:textId="4101873C" w:rsidR="005231CB" w:rsidRDefault="7839E02C" w:rsidP="53272943">
      <w:pPr>
        <w:pStyle w:val="Ttulo2"/>
        <w:numPr>
          <w:ilvl w:val="1"/>
          <w:numId w:val="3"/>
        </w:numPr>
        <w:rPr>
          <w:lang w:val="es-ES"/>
        </w:rPr>
      </w:pPr>
      <w:bookmarkStart w:id="4" w:name="_Toc180226821"/>
      <w:r w:rsidRPr="53272943">
        <w:rPr>
          <w:lang w:val="es-ES"/>
        </w:rPr>
        <w:t>Creación de sprint</w:t>
      </w:r>
      <w:bookmarkEnd w:id="4"/>
    </w:p>
    <w:p w14:paraId="46A7B6A9" w14:textId="77777777" w:rsidR="005231CB" w:rsidRDefault="005231CB" w:rsidP="005231CB">
      <w:pPr>
        <w:rPr>
          <w:lang w:val="es-ES_tradnl"/>
        </w:rPr>
      </w:pPr>
    </w:p>
    <w:p w14:paraId="178F3699" w14:textId="43FCC349" w:rsidR="005231CB" w:rsidRDefault="005231CB" w:rsidP="005231CB">
      <w:pPr>
        <w:tabs>
          <w:tab w:val="left" w:pos="3804"/>
        </w:tabs>
        <w:rPr>
          <w:lang w:val="es-ES_tradnl"/>
        </w:rPr>
      </w:pPr>
      <w:r>
        <w:rPr>
          <w:lang w:val="es-ES_tradnl"/>
        </w:rPr>
        <w:t>Crear Sprin</w:t>
      </w:r>
      <w:r w:rsidR="00C97147">
        <w:rPr>
          <w:lang w:val="es-ES_tradnl"/>
        </w:rPr>
        <w:t>t</w:t>
      </w:r>
    </w:p>
    <w:p w14:paraId="6C2E5708" w14:textId="4BEDA2E7" w:rsidR="005231CB" w:rsidRDefault="00364FC3" w:rsidP="005231CB">
      <w:pPr>
        <w:tabs>
          <w:tab w:val="left" w:pos="3804"/>
        </w:tabs>
        <w:rPr>
          <w:lang w:val="es-ES_tradn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301" behindDoc="0" locked="0" layoutInCell="1" allowOverlap="1" wp14:anchorId="66942582" wp14:editId="0863315A">
                <wp:simplePos x="0" y="0"/>
                <wp:positionH relativeFrom="column">
                  <wp:posOffset>12576</wp:posOffset>
                </wp:positionH>
                <wp:positionV relativeFrom="paragraph">
                  <wp:posOffset>2476683</wp:posOffset>
                </wp:positionV>
                <wp:extent cx="675564" cy="129653"/>
                <wp:effectExtent l="0" t="0" r="10795" b="22860"/>
                <wp:wrapNone/>
                <wp:docPr id="1368673616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564" cy="12965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43A6CF7" id="Rectangle: Rounded Corners 10" o:spid="_x0000_s1026" style="position:absolute;margin-left:1pt;margin-top:195pt;width:53.2pt;height:10.2pt;z-index:25166030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" filled="f" strokecolor="#e0362c [3204]" strokeweight="2pt"/>
            </w:pict>
          </mc:Fallback>
        </mc:AlternateContent>
      </w:r>
      <w:r w:rsidRPr="00364FC3">
        <w:rPr>
          <w:lang w:val="es-ES_tradnl"/>
        </w:rPr>
        <w:drawing>
          <wp:inline distT="0" distB="0" distL="0" distR="0" wp14:anchorId="07576410" wp14:editId="4704CBBF">
            <wp:extent cx="5612130" cy="2620645"/>
            <wp:effectExtent l="0" t="0" r="7620" b="8255"/>
            <wp:docPr id="19069935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99352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DCABD" w14:textId="348AE97C" w:rsidR="005231CB" w:rsidRDefault="00364FC3" w:rsidP="005231CB">
      <w:pPr>
        <w:tabs>
          <w:tab w:val="left" w:pos="3804"/>
        </w:tabs>
        <w:rPr>
          <w:lang w:val="es-ES_tradn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97" behindDoc="0" locked="0" layoutInCell="1" allowOverlap="1" wp14:anchorId="502C0D84" wp14:editId="7B6BCB0F">
                <wp:simplePos x="0" y="0"/>
                <wp:positionH relativeFrom="column">
                  <wp:posOffset>1269790</wp:posOffset>
                </wp:positionH>
                <wp:positionV relativeFrom="paragraph">
                  <wp:posOffset>3827780</wp:posOffset>
                </wp:positionV>
                <wp:extent cx="314150" cy="140246"/>
                <wp:effectExtent l="0" t="0" r="10160" b="12700"/>
                <wp:wrapNone/>
                <wp:docPr id="76229892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150" cy="14024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40B8C5" id="Rectangle: Rounded Corners 10" o:spid="_x0000_s1026" style="position:absolute;margin-left:100pt;margin-top:301.4pt;width:24.75pt;height:11.05pt;z-index:2516643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" filled="f" strokecolor="#e0362c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49" behindDoc="0" locked="0" layoutInCell="1" allowOverlap="1" wp14:anchorId="56AF8D33" wp14:editId="39F230ED">
                <wp:simplePos x="0" y="0"/>
                <wp:positionH relativeFrom="column">
                  <wp:posOffset>226952</wp:posOffset>
                </wp:positionH>
                <wp:positionV relativeFrom="paragraph">
                  <wp:posOffset>1812422</wp:posOffset>
                </wp:positionV>
                <wp:extent cx="667568" cy="134636"/>
                <wp:effectExtent l="0" t="0" r="18415" b="17780"/>
                <wp:wrapNone/>
                <wp:docPr id="925433969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7568" cy="13463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06139D" id="Rectangle: Rounded Corners 10" o:spid="_x0000_s1026" style="position:absolute;margin-left:17.85pt;margin-top:142.7pt;width:52.55pt;height:10.6pt;z-index:2516623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" filled="f" strokecolor="#e0362c [3204]" strokeweight="2pt"/>
            </w:pict>
          </mc:Fallback>
        </mc:AlternateContent>
      </w:r>
      <w:r w:rsidRPr="00364FC3">
        <w:rPr>
          <w:lang w:val="es-ES_tradnl"/>
        </w:rPr>
        <w:drawing>
          <wp:inline distT="0" distB="0" distL="0" distR="0" wp14:anchorId="3D5252D2" wp14:editId="7AD5E0FE">
            <wp:extent cx="5612130" cy="2806065"/>
            <wp:effectExtent l="0" t="0" r="7620" b="0"/>
            <wp:docPr id="1263995188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995188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64FC3">
        <w:rPr>
          <w:lang w:val="es-ES_tradnl"/>
        </w:rPr>
        <w:drawing>
          <wp:inline distT="0" distB="0" distL="0" distR="0" wp14:anchorId="09EC216F" wp14:editId="3A9E3EEA">
            <wp:extent cx="5612130" cy="2806065"/>
            <wp:effectExtent l="0" t="0" r="7620" b="0"/>
            <wp:docPr id="552029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0291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77FD1" w14:textId="77777777" w:rsidR="005231CB" w:rsidRDefault="005231CB" w:rsidP="005231CB">
      <w:pPr>
        <w:tabs>
          <w:tab w:val="left" w:pos="3804"/>
        </w:tabs>
        <w:rPr>
          <w:lang w:val="es-ES_tradnl"/>
        </w:rPr>
      </w:pPr>
    </w:p>
    <w:p w14:paraId="611F2F85" w14:textId="6595999F" w:rsidR="005231CB" w:rsidRDefault="005231CB" w:rsidP="005231CB">
      <w:pPr>
        <w:tabs>
          <w:tab w:val="left" w:pos="3804"/>
        </w:tabs>
        <w:rPr>
          <w:lang w:val="es-ES_tradnl"/>
        </w:rPr>
      </w:pPr>
    </w:p>
    <w:p w14:paraId="629AFC66" w14:textId="44DB5FAA" w:rsidR="005231CB" w:rsidRDefault="00364FC3" w:rsidP="005231CB">
      <w:pPr>
        <w:tabs>
          <w:tab w:val="left" w:pos="3804"/>
        </w:tabs>
        <w:rPr>
          <w:lang w:val="es-ES_tradnl"/>
        </w:rPr>
      </w:pPr>
      <w:r w:rsidRPr="00364FC3">
        <w:rPr>
          <w:lang w:val="es-ES_tradnl"/>
        </w:rPr>
        <w:lastRenderedPageBreak/>
        <w:drawing>
          <wp:inline distT="0" distB="0" distL="0" distR="0" wp14:anchorId="322E9D4D" wp14:editId="6926F1AE">
            <wp:extent cx="5612130" cy="2616200"/>
            <wp:effectExtent l="0" t="0" r="7620" b="0"/>
            <wp:docPr id="297633085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633085" name="Imagen 1" descr="Interfaz de usuario gráfica, Aplicación&#10;&#10;Descripción generada automá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1C6DE" w14:textId="52920638" w:rsidR="005231CB" w:rsidRDefault="006272EA" w:rsidP="005231CB">
      <w:pPr>
        <w:tabs>
          <w:tab w:val="left" w:pos="3804"/>
        </w:tabs>
        <w:rPr>
          <w:lang w:val="es-ES_tradn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37" behindDoc="0" locked="0" layoutInCell="1" allowOverlap="1" wp14:anchorId="47058030" wp14:editId="3C62B8C6">
                <wp:simplePos x="0" y="0"/>
                <wp:positionH relativeFrom="column">
                  <wp:posOffset>2041086</wp:posOffset>
                </wp:positionH>
                <wp:positionV relativeFrom="paragraph">
                  <wp:posOffset>715352</wp:posOffset>
                </wp:positionV>
                <wp:extent cx="314150" cy="140246"/>
                <wp:effectExtent l="0" t="0" r="10160" b="12700"/>
                <wp:wrapNone/>
                <wp:docPr id="707136151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150" cy="14024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296868" id="Rectangle: Rounded Corners 10" o:spid="_x0000_s1026" style="position:absolute;margin-left:160.7pt;margin-top:56.35pt;width:24.75pt;height:11.05pt;z-index:2516746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" filled="f" strokecolor="#e0362c [3204]" strokeweight="2pt"/>
            </w:pict>
          </mc:Fallback>
        </mc:AlternateContent>
      </w:r>
      <w:r w:rsidRPr="00364FC3">
        <w:rPr>
          <w:lang w:val="es-ES_tradnl"/>
        </w:rPr>
        <w:drawing>
          <wp:inline distT="0" distB="0" distL="0" distR="0" wp14:anchorId="44671F4E" wp14:editId="42DACAE5">
            <wp:extent cx="5612130" cy="2475230"/>
            <wp:effectExtent l="0" t="0" r="7620" b="1270"/>
            <wp:docPr id="1647188075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272865" name="Imagen 1" descr="Interfaz de usuario gráfica, Aplicación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72F7C" w14:textId="37A17459" w:rsidR="005231CB" w:rsidRDefault="006272EA" w:rsidP="005231CB">
      <w:pPr>
        <w:tabs>
          <w:tab w:val="left" w:pos="3804"/>
        </w:tabs>
        <w:rPr>
          <w:lang w:val="es-ES_tradn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89" behindDoc="0" locked="0" layoutInCell="1" allowOverlap="1" wp14:anchorId="51515A23" wp14:editId="05611955">
                <wp:simplePos x="0" y="0"/>
                <wp:positionH relativeFrom="margin">
                  <wp:posOffset>2708617</wp:posOffset>
                </wp:positionH>
                <wp:positionV relativeFrom="paragraph">
                  <wp:posOffset>7052359</wp:posOffset>
                </wp:positionV>
                <wp:extent cx="460005" cy="162685"/>
                <wp:effectExtent l="0" t="0" r="16510" b="27940"/>
                <wp:wrapNone/>
                <wp:docPr id="941042691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005" cy="16268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BAE74E" id="Rectangle: Rounded Corners 10" o:spid="_x0000_s1026" style="position:absolute;margin-left:213.3pt;margin-top:555.3pt;width:36.2pt;height:12.8pt;z-index:25167258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" filled="f" strokecolor="#e0362c [3204]" strokeweight="2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41" behindDoc="0" locked="0" layoutInCell="1" allowOverlap="1" wp14:anchorId="63AF191D" wp14:editId="5E724A4F">
                <wp:simplePos x="0" y="0"/>
                <wp:positionH relativeFrom="column">
                  <wp:posOffset>2029753</wp:posOffset>
                </wp:positionH>
                <wp:positionV relativeFrom="paragraph">
                  <wp:posOffset>3824703</wp:posOffset>
                </wp:positionV>
                <wp:extent cx="314150" cy="140246"/>
                <wp:effectExtent l="0" t="0" r="10160" b="12700"/>
                <wp:wrapNone/>
                <wp:docPr id="1671546858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150" cy="14024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4B25A9" id="Rectangle: Rounded Corners 10" o:spid="_x0000_s1026" style="position:absolute;margin-left:159.8pt;margin-top:301.15pt;width:24.75pt;height:11.05pt;z-index:2516705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" filled="f" strokecolor="#e0362c [3204]" strokeweight="2pt"/>
            </w:pict>
          </mc:Fallback>
        </mc:AlternateContent>
      </w:r>
      <w:r w:rsidR="00364FC3">
        <w:rPr>
          <w:noProof/>
        </w:rPr>
        <mc:AlternateContent>
          <mc:Choice Requires="wps">
            <w:drawing>
              <wp:anchor distT="0" distB="0" distL="114300" distR="114300" simplePos="0" relativeHeight="251668493" behindDoc="0" locked="0" layoutInCell="1" allowOverlap="1" wp14:anchorId="3FCBF7EE" wp14:editId="2C619386">
                <wp:simplePos x="0" y="0"/>
                <wp:positionH relativeFrom="column">
                  <wp:posOffset>2050111</wp:posOffset>
                </wp:positionH>
                <wp:positionV relativeFrom="paragraph">
                  <wp:posOffset>1014987</wp:posOffset>
                </wp:positionV>
                <wp:extent cx="314150" cy="140246"/>
                <wp:effectExtent l="0" t="0" r="10160" b="12700"/>
                <wp:wrapNone/>
                <wp:docPr id="752965408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150" cy="14024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C840DC" id="Rectangle: Rounded Corners 10" o:spid="_x0000_s1026" style="position:absolute;margin-left:161.45pt;margin-top:79.9pt;width:24.75pt;height:11.05pt;z-index:2516684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" filled="f" strokecolor="#e0362c [3204]" strokeweight="2pt"/>
            </w:pict>
          </mc:Fallback>
        </mc:AlternateContent>
      </w:r>
      <w:r w:rsidRPr="00364FC3">
        <w:rPr>
          <w:lang w:val="es-ES_tradnl"/>
        </w:rPr>
        <w:drawing>
          <wp:inline distT="0" distB="0" distL="0" distR="0" wp14:anchorId="3B3EA380" wp14:editId="5C30E630">
            <wp:extent cx="5612130" cy="2475230"/>
            <wp:effectExtent l="0" t="0" r="7620" b="1270"/>
            <wp:docPr id="435393908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272865" name="Imagen 1" descr="Interfaz de usuario gráfica, Aplicación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64FC3">
        <w:rPr>
          <w:lang w:val="es-ES_tradnl"/>
        </w:rPr>
        <w:drawing>
          <wp:inline distT="0" distB="0" distL="0" distR="0" wp14:anchorId="04A3A5E2" wp14:editId="2A43DE5F">
            <wp:extent cx="5612130" cy="2475230"/>
            <wp:effectExtent l="0" t="0" r="7620" b="1270"/>
            <wp:docPr id="1961750511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272865" name="Imagen 1" descr="Interfaz de usuario gráfica, Aplicación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4FC3" w:rsidRPr="00364FC3">
        <w:rPr>
          <w:lang w:val="es-ES_tradnl"/>
        </w:rPr>
        <w:drawing>
          <wp:inline distT="0" distB="0" distL="0" distR="0" wp14:anchorId="5269A77C" wp14:editId="3FC58684">
            <wp:extent cx="5612130" cy="2475230"/>
            <wp:effectExtent l="0" t="0" r="7620" b="1270"/>
            <wp:docPr id="1129272865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272865" name="Imagen 1" descr="Interfaz de usuario gráfica, Aplicación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4AD16" w14:textId="4BDCD8A9" w:rsidR="008F6BD3" w:rsidRPr="00421EC4" w:rsidRDefault="008F6BD3" w:rsidP="00364FC3">
      <w:pPr>
        <w:rPr>
          <w:lang w:val="es-ES_tradnl"/>
        </w:rPr>
      </w:pPr>
    </w:p>
    <w:p w14:paraId="745EA92A" w14:textId="7647D3BD" w:rsidR="00711F41" w:rsidRDefault="568E85E7" w:rsidP="00C815E1">
      <w:pPr>
        <w:pStyle w:val="Ttulo1"/>
        <w:numPr>
          <w:ilvl w:val="0"/>
          <w:numId w:val="3"/>
        </w:numPr>
        <w:spacing w:before="0"/>
        <w:ind w:left="284" w:hanging="284"/>
        <w:jc w:val="left"/>
        <w:rPr>
          <w:lang w:val="es-ES"/>
        </w:rPr>
      </w:pPr>
      <w:bookmarkStart w:id="5" w:name="_Toc180226822"/>
      <w:r w:rsidRPr="53272943">
        <w:rPr>
          <w:lang w:val="es-ES"/>
        </w:rPr>
        <w:lastRenderedPageBreak/>
        <w:t>Items de trabajo</w:t>
      </w:r>
      <w:bookmarkEnd w:id="5"/>
    </w:p>
    <w:p w14:paraId="0959D204" w14:textId="36547415" w:rsidR="00F322E3" w:rsidRDefault="00711F41" w:rsidP="00711F41">
      <w:pPr>
        <w:rPr>
          <w:lang w:val="es-ES_tradnl"/>
        </w:rPr>
      </w:pPr>
      <w:r>
        <w:rPr>
          <w:lang w:val="es-ES_tradnl"/>
        </w:rPr>
        <w:t xml:space="preserve">Dentro de las definiciones de Azure DevOps la taxonomía </w:t>
      </w:r>
      <w:r w:rsidR="00C535BD">
        <w:rPr>
          <w:lang w:val="es-ES_tradnl"/>
        </w:rPr>
        <w:t xml:space="preserve">que </w:t>
      </w:r>
      <w:r w:rsidR="00737701">
        <w:rPr>
          <w:lang w:val="es-ES_tradnl"/>
        </w:rPr>
        <w:t xml:space="preserve">CNMH </w:t>
      </w:r>
      <w:r w:rsidR="00C535BD">
        <w:rPr>
          <w:lang w:val="es-ES_tradnl"/>
        </w:rPr>
        <w:t xml:space="preserve">utilizara es: </w:t>
      </w:r>
    </w:p>
    <w:p w14:paraId="009769FC" w14:textId="18211A62" w:rsidR="004E0AF7" w:rsidRPr="00B31A3A" w:rsidRDefault="004E0AF7" w:rsidP="00711F41">
      <w:pPr>
        <w:rPr>
          <w:lang w:val="es-ES"/>
        </w:rPr>
      </w:pPr>
      <w:r>
        <w:rPr>
          <w:noProof/>
          <w:lang w:val="es-ES_tradnl"/>
        </w:rPr>
        <w:drawing>
          <wp:inline distT="0" distB="0" distL="0" distR="0" wp14:anchorId="4413AC5A" wp14:editId="3FA43762">
            <wp:extent cx="5518298" cy="1820382"/>
            <wp:effectExtent l="0" t="19050" r="6350" b="66040"/>
            <wp:docPr id="19" name="Diagra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7AB52D70" w14:textId="77777777" w:rsidR="00FD0CD6" w:rsidRDefault="0B78C2A8" w:rsidP="00FD0CD6">
      <w:pPr>
        <w:pStyle w:val="Ttulo2"/>
        <w:numPr>
          <w:ilvl w:val="1"/>
          <w:numId w:val="3"/>
        </w:numPr>
        <w:rPr>
          <w:lang w:val="es-ES"/>
        </w:rPr>
      </w:pPr>
      <w:bookmarkStart w:id="6" w:name="_Toc180226823"/>
      <w:r w:rsidRPr="53272943">
        <w:rPr>
          <w:lang w:val="es-ES"/>
        </w:rPr>
        <w:t>Épica</w:t>
      </w:r>
      <w:bookmarkEnd w:id="6"/>
    </w:p>
    <w:p w14:paraId="26A05C44" w14:textId="4A5CDF03" w:rsidR="6C0F013F" w:rsidRDefault="6C0F013F" w:rsidP="007E4148">
      <w:pPr>
        <w:rPr>
          <w:lang w:val="es-ES"/>
        </w:rPr>
      </w:pPr>
      <w:r w:rsidRPr="672DDCDA">
        <w:rPr>
          <w:lang w:val="es-ES"/>
        </w:rPr>
        <w:t>Describe un gran conjunto de trabajo, dividido en historias de usuario según las</w:t>
      </w:r>
      <w:r w:rsidR="007E4148">
        <w:rPr>
          <w:lang w:val="es-ES"/>
        </w:rPr>
        <w:t xml:space="preserve"> </w:t>
      </w:r>
      <w:r w:rsidRPr="672DDCDA">
        <w:rPr>
          <w:lang w:val="es-ES"/>
        </w:rPr>
        <w:t xml:space="preserve">necesidades de los clientes o usuarios finales; las épicas se usan para organizar jerárquicamente requisitos y entregar resultados de negocio específicos. Estas </w:t>
      </w:r>
      <w:r>
        <w:tab/>
      </w:r>
      <w:r w:rsidRPr="672DDCDA">
        <w:rPr>
          <w:lang w:val="es-ES"/>
        </w:rPr>
        <w:t>se definen entre 1 hasta 8 sprint 1(Q)</w:t>
      </w:r>
    </w:p>
    <w:p w14:paraId="1DE6FCC8" w14:textId="77777777" w:rsidR="00FD0CD6" w:rsidRDefault="7EEED630" w:rsidP="00057223">
      <w:pPr>
        <w:pStyle w:val="Ttulo2"/>
        <w:numPr>
          <w:ilvl w:val="1"/>
          <w:numId w:val="3"/>
        </w:numPr>
        <w:rPr>
          <w:lang w:val="es-ES"/>
        </w:rPr>
      </w:pPr>
      <w:bookmarkStart w:id="7" w:name="_Toc180226824"/>
      <w:r w:rsidRPr="53272943">
        <w:rPr>
          <w:lang w:val="es-ES"/>
        </w:rPr>
        <w:t>Feature</w:t>
      </w:r>
      <w:bookmarkEnd w:id="7"/>
    </w:p>
    <w:p w14:paraId="068C7959" w14:textId="252534B0" w:rsidR="02097054" w:rsidRDefault="02097054" w:rsidP="672DDCDA">
      <w:pPr>
        <w:rPr>
          <w:lang w:val="es-ES"/>
        </w:rPr>
      </w:pPr>
      <w:r w:rsidRPr="672DDCDA">
        <w:rPr>
          <w:lang w:val="es-ES"/>
        </w:rPr>
        <w:t>Es un conjunto de herramientas y servicios que te ayudan en la administración del ciclo de vida de tus proyectos. Estos se definen entre 1 a 4 sprint.</w:t>
      </w:r>
    </w:p>
    <w:p w14:paraId="6FADE936" w14:textId="77777777" w:rsidR="00FD0CD6" w:rsidRDefault="7EEED630" w:rsidP="00057223">
      <w:pPr>
        <w:pStyle w:val="Ttulo2"/>
        <w:numPr>
          <w:ilvl w:val="1"/>
          <w:numId w:val="3"/>
        </w:numPr>
        <w:rPr>
          <w:lang w:val="es-ES"/>
        </w:rPr>
      </w:pPr>
      <w:bookmarkStart w:id="8" w:name="_Toc180226825"/>
      <w:r w:rsidRPr="53272943">
        <w:rPr>
          <w:lang w:val="es-ES"/>
        </w:rPr>
        <w:t>User Story</w:t>
      </w:r>
      <w:bookmarkEnd w:id="8"/>
    </w:p>
    <w:p w14:paraId="1DACF852" w14:textId="451B1D62" w:rsidR="53272943" w:rsidRDefault="7AE6D9DD" w:rsidP="53272943">
      <w:pPr>
        <w:rPr>
          <w:lang w:val="es-ES"/>
        </w:rPr>
      </w:pPr>
      <w:r w:rsidRPr="53272943">
        <w:rPr>
          <w:lang w:val="es-ES"/>
        </w:rPr>
        <w:t>Ayudan a proporcionar un marco de trabajo centrado en el usuario para el trabajo diario, es decir se definen las actividades necesarias para la entrega de cada sprint. Este se define de 1 a 10 días.</w:t>
      </w:r>
      <w:r w:rsidR="6E4E9BDC" w:rsidRPr="53272943">
        <w:rPr>
          <w:lang w:val="es-ES"/>
        </w:rPr>
        <w:t xml:space="preserve"> Esta siempre debe tener asociada un sprint.</w:t>
      </w:r>
    </w:p>
    <w:p w14:paraId="17EFF505" w14:textId="77777777" w:rsidR="00FD0CD6" w:rsidRDefault="7EEED630" w:rsidP="00057223">
      <w:pPr>
        <w:pStyle w:val="Ttulo2"/>
        <w:numPr>
          <w:ilvl w:val="1"/>
          <w:numId w:val="3"/>
        </w:numPr>
        <w:rPr>
          <w:lang w:val="es-ES"/>
        </w:rPr>
      </w:pPr>
      <w:bookmarkStart w:id="9" w:name="_Toc180226826"/>
      <w:proofErr w:type="spellStart"/>
      <w:r w:rsidRPr="53272943">
        <w:rPr>
          <w:lang w:val="es-ES"/>
        </w:rPr>
        <w:t>Tas</w:t>
      </w:r>
      <w:r w:rsidR="4E8AA18D" w:rsidRPr="53272943">
        <w:rPr>
          <w:lang w:val="es-ES"/>
        </w:rPr>
        <w:t>k</w:t>
      </w:r>
      <w:bookmarkEnd w:id="9"/>
      <w:proofErr w:type="spellEnd"/>
    </w:p>
    <w:p w14:paraId="4B715E3F" w14:textId="03F2C98C" w:rsidR="008E698E" w:rsidRDefault="6DF3AFE8" w:rsidP="00711F41">
      <w:pPr>
        <w:rPr>
          <w:lang w:val="es-ES"/>
        </w:rPr>
      </w:pPr>
      <w:r w:rsidRPr="672DDCDA">
        <w:rPr>
          <w:lang w:val="es-ES"/>
        </w:rPr>
        <w:t xml:space="preserve">Las tareas son esos entregables o esas actividades que deben realizarse durante cada sprint para cumplir con cada </w:t>
      </w:r>
      <w:proofErr w:type="spellStart"/>
      <w:r w:rsidRPr="672DDCDA">
        <w:rPr>
          <w:lang w:val="es-ES"/>
        </w:rPr>
        <w:t>user</w:t>
      </w:r>
      <w:proofErr w:type="spellEnd"/>
      <w:r w:rsidRPr="672DDCDA">
        <w:rPr>
          <w:lang w:val="es-ES"/>
        </w:rPr>
        <w:t xml:space="preserve"> </w:t>
      </w:r>
      <w:proofErr w:type="spellStart"/>
      <w:r w:rsidRPr="672DDCDA">
        <w:rPr>
          <w:lang w:val="es-ES"/>
        </w:rPr>
        <w:t>Story</w:t>
      </w:r>
      <w:proofErr w:type="spellEnd"/>
      <w:r w:rsidRPr="672DDCDA">
        <w:rPr>
          <w:lang w:val="es-ES"/>
        </w:rPr>
        <w:t xml:space="preserve"> planeada.</w:t>
      </w:r>
    </w:p>
    <w:p w14:paraId="4256FEB4" w14:textId="2C37D121" w:rsidR="00252556" w:rsidRDefault="292627E2" w:rsidP="00C815E1">
      <w:pPr>
        <w:pStyle w:val="Ttulo1"/>
        <w:numPr>
          <w:ilvl w:val="0"/>
          <w:numId w:val="3"/>
        </w:numPr>
        <w:spacing w:before="0"/>
        <w:ind w:left="284" w:hanging="284"/>
        <w:jc w:val="left"/>
        <w:rPr>
          <w:lang w:val="es-ES"/>
        </w:rPr>
      </w:pPr>
      <w:bookmarkStart w:id="10" w:name="_Toc180226827"/>
      <w:r w:rsidRPr="53272943">
        <w:rPr>
          <w:lang w:val="es-ES"/>
        </w:rPr>
        <w:t>Creación de Queries</w:t>
      </w:r>
      <w:bookmarkEnd w:id="10"/>
    </w:p>
    <w:p w14:paraId="2075A157" w14:textId="4705E0DC" w:rsidR="008E7612" w:rsidRDefault="008E7612" w:rsidP="008E7612">
      <w:pPr>
        <w:rPr>
          <w:lang w:val="es-ES"/>
        </w:rPr>
      </w:pPr>
      <w:r w:rsidRPr="22E76AEA">
        <w:rPr>
          <w:lang w:val="es-ES"/>
        </w:rPr>
        <w:t xml:space="preserve">Para iniciar </w:t>
      </w:r>
      <w:r w:rsidR="007F5AFA" w:rsidRPr="22E76AEA">
        <w:rPr>
          <w:lang w:val="es-ES"/>
        </w:rPr>
        <w:t>el proceso</w:t>
      </w:r>
      <w:r w:rsidRPr="22E76AEA">
        <w:rPr>
          <w:lang w:val="es-ES"/>
        </w:rPr>
        <w:t xml:space="preserve"> de creación y configuración de los dashboard, primero se deben generar todas las consultas con la información que requerimos analizar y sobre todo que </w:t>
      </w:r>
      <w:r w:rsidR="00BA1629" w:rsidRPr="22E76AEA">
        <w:rPr>
          <w:lang w:val="es-ES"/>
        </w:rPr>
        <w:t>deseamos mostrar a nuestros stakeholders.</w:t>
      </w:r>
    </w:p>
    <w:p w14:paraId="07CE2F6E" w14:textId="0C7B4F5B" w:rsidR="00BA1629" w:rsidRDefault="00BA1629" w:rsidP="008E7612">
      <w:pPr>
        <w:rPr>
          <w:lang w:val="es-ES"/>
        </w:rPr>
      </w:pPr>
      <w:r w:rsidRPr="22E76AEA">
        <w:rPr>
          <w:lang w:val="es-ES"/>
        </w:rPr>
        <w:t xml:space="preserve">La funcionalidad de Queries </w:t>
      </w:r>
      <w:r w:rsidR="00A356D6" w:rsidRPr="22E76AEA">
        <w:rPr>
          <w:lang w:val="es-ES"/>
        </w:rPr>
        <w:t>está</w:t>
      </w:r>
      <w:r w:rsidRPr="22E76AEA">
        <w:rPr>
          <w:lang w:val="es-ES"/>
        </w:rPr>
        <w:t xml:space="preserve"> ubicado como muestra la imagen en el menú izquierdo</w:t>
      </w:r>
      <w:r w:rsidR="00BE0750" w:rsidRPr="22E76AEA">
        <w:rPr>
          <w:lang w:val="es-ES"/>
        </w:rPr>
        <w:t xml:space="preserve"> dentro de Board.</w:t>
      </w:r>
    </w:p>
    <w:p w14:paraId="5BA24EAE" w14:textId="7D204A0A" w:rsidR="00BE0750" w:rsidRDefault="006272EA" w:rsidP="007F5AFA">
      <w:pPr>
        <w:jc w:val="center"/>
        <w:rPr>
          <w:lang w:val="es-ES_tradn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BBA80F0" wp14:editId="2A3717B0">
                <wp:simplePos x="0" y="0"/>
                <wp:positionH relativeFrom="column">
                  <wp:posOffset>971550</wp:posOffset>
                </wp:positionH>
                <wp:positionV relativeFrom="paragraph">
                  <wp:posOffset>1657887</wp:posOffset>
                </wp:positionV>
                <wp:extent cx="443552" cy="109182"/>
                <wp:effectExtent l="0" t="0" r="13970" b="24765"/>
                <wp:wrapNone/>
                <wp:docPr id="14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3552" cy="109182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E03FFC5" id="Rectangle: Rounded Corners 14" o:spid="_x0000_s1026" style="position:absolute;margin-left:76.5pt;margin-top:130.55pt;width:34.95pt;height:8.6pt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" filled="f" strokecolor="#e0362c [3204]" strokeweight="2pt"/>
            </w:pict>
          </mc:Fallback>
        </mc:AlternateContent>
      </w:r>
      <w:r w:rsidR="00557221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258854BB" wp14:editId="532279C9">
                <wp:simplePos x="0" y="0"/>
                <wp:positionH relativeFrom="column">
                  <wp:posOffset>-7083</wp:posOffset>
                </wp:positionH>
                <wp:positionV relativeFrom="paragraph">
                  <wp:posOffset>1019810</wp:posOffset>
                </wp:positionV>
                <wp:extent cx="378069" cy="163773"/>
                <wp:effectExtent l="0" t="0" r="22225" b="27305"/>
                <wp:wrapNone/>
                <wp:docPr id="15" name="Rectangle: Rounded Corner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69" cy="16377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EA50905" id="Rectangle: Rounded Corners 15" o:spid="_x0000_s1026" style="position:absolute;margin-left:-.55pt;margin-top:80.3pt;width:29.75pt;height:12.9pt;z-index:25165824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" filled="f" strokecolor="#e0362c [3204]" strokeweight="2pt"/>
            </w:pict>
          </mc:Fallback>
        </mc:AlternateContent>
      </w:r>
      <w:r w:rsidRPr="006272EA">
        <w:rPr>
          <w:lang w:val="es-ES_tradnl"/>
        </w:rPr>
        <w:drawing>
          <wp:inline distT="0" distB="0" distL="0" distR="0" wp14:anchorId="5FCE29C1" wp14:editId="12C1DBBD">
            <wp:extent cx="5612130" cy="2596515"/>
            <wp:effectExtent l="0" t="0" r="7620" b="0"/>
            <wp:docPr id="184860540" name="Imagen 1" descr="Interfaz de usuario gráfica, Aplicación, Team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60540" name="Imagen 1" descr="Interfaz de usuario gráfica, Aplicación, Teams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99FC0" w14:textId="234C7D15" w:rsidR="00856D3C" w:rsidRDefault="006272EA" w:rsidP="007F5AFA">
      <w:pPr>
        <w:jc w:val="center"/>
        <w:rPr>
          <w:lang w:val="es-ES_tradn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2CB68721" wp14:editId="0822D705">
                <wp:simplePos x="0" y="0"/>
                <wp:positionH relativeFrom="column">
                  <wp:posOffset>1483214</wp:posOffset>
                </wp:positionH>
                <wp:positionV relativeFrom="paragraph">
                  <wp:posOffset>383344</wp:posOffset>
                </wp:positionV>
                <wp:extent cx="520995" cy="170121"/>
                <wp:effectExtent l="0" t="0" r="12700" b="20955"/>
                <wp:wrapNone/>
                <wp:docPr id="32" name="Rectangle: Rounded Corners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995" cy="170121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8E1F940" id="Rectangle: Rounded Corners 32" o:spid="_x0000_s1026" style="position:absolute;margin-left:116.8pt;margin-top:30.2pt;width:41pt;height:13.4pt;z-index:2516582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" filled="f" strokecolor="#c9251d [3205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082C59DC" wp14:editId="6AD89578">
                <wp:simplePos x="0" y="0"/>
                <wp:positionH relativeFrom="column">
                  <wp:posOffset>14703</wp:posOffset>
                </wp:positionH>
                <wp:positionV relativeFrom="paragraph">
                  <wp:posOffset>1371209</wp:posOffset>
                </wp:positionV>
                <wp:extent cx="437707" cy="116958"/>
                <wp:effectExtent l="0" t="0" r="19685" b="16510"/>
                <wp:wrapNone/>
                <wp:docPr id="31" name="Rectangle: Rounded Corner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707" cy="116958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ACB7ED3" id="Rectangle: Rounded Corners 31" o:spid="_x0000_s1026" style="position:absolute;margin-left:1.15pt;margin-top:107.95pt;width:34.45pt;height:9.2pt;z-index:25165824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" filled="f" strokecolor="#c9251d [3205]" strokeweight="2pt"/>
            </w:pict>
          </mc:Fallback>
        </mc:AlternateContent>
      </w:r>
      <w:r w:rsidRPr="006272EA">
        <w:rPr>
          <w:lang w:val="es-ES_tradnl"/>
        </w:rPr>
        <w:drawing>
          <wp:inline distT="0" distB="0" distL="0" distR="0" wp14:anchorId="0AD3BA98" wp14:editId="5894AA26">
            <wp:extent cx="5612130" cy="2628265"/>
            <wp:effectExtent l="0" t="0" r="7620" b="635"/>
            <wp:docPr id="1610902264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902264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FBFB9" w14:textId="4BD143DA" w:rsidR="00AC08B9" w:rsidRPr="008E7612" w:rsidRDefault="006272EA" w:rsidP="007F5AFA">
      <w:pPr>
        <w:jc w:val="center"/>
        <w:rPr>
          <w:lang w:val="es-ES_tradnl"/>
        </w:rPr>
      </w:pPr>
      <w:r w:rsidRPr="006272EA">
        <w:rPr>
          <w:lang w:val="es-ES_tradnl"/>
        </w:rPr>
        <w:lastRenderedPageBreak/>
        <w:drawing>
          <wp:inline distT="0" distB="0" distL="0" distR="0" wp14:anchorId="3624EFAB" wp14:editId="5C1D7D97">
            <wp:extent cx="5612130" cy="2618740"/>
            <wp:effectExtent l="0" t="0" r="7620" b="0"/>
            <wp:docPr id="933862121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862121" name="Imagen 1" descr="Imagen que contiene Interfaz de usuario gráfica&#10;&#10;Descripción generada automá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EC368" w14:textId="5798B314" w:rsidR="00252556" w:rsidRDefault="3A982CAF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11" w:name="_Toc180226828"/>
      <w:r w:rsidRPr="53272943">
        <w:rPr>
          <w:lang w:val="es-ES"/>
        </w:rPr>
        <w:t>Puntos de historia del Sprint actual</w:t>
      </w:r>
      <w:bookmarkEnd w:id="11"/>
    </w:p>
    <w:p w14:paraId="531CF31D" w14:textId="77777777" w:rsidR="00AC08B9" w:rsidRDefault="00AC08B9" w:rsidP="00AC08B9">
      <w:pPr>
        <w:rPr>
          <w:lang w:val="es-ES_tradnl"/>
        </w:rPr>
      </w:pPr>
    </w:p>
    <w:p w14:paraId="7EE28283" w14:textId="78564909" w:rsidR="000D7AC8" w:rsidRDefault="000D7AC8" w:rsidP="00AC08B9">
      <w:pPr>
        <w:rPr>
          <w:noProof/>
        </w:rPr>
      </w:pPr>
    </w:p>
    <w:p w14:paraId="52B22F46" w14:textId="67D0A005" w:rsidR="00524FEF" w:rsidRDefault="00524FEF" w:rsidP="00AC08B9">
      <w:pPr>
        <w:rPr>
          <w:lang w:val="es-ES_tradnl"/>
        </w:rPr>
      </w:pPr>
    </w:p>
    <w:p w14:paraId="610D7F1E" w14:textId="213CE691" w:rsidR="00142E5B" w:rsidRDefault="000D7AC8" w:rsidP="00AC08B9">
      <w:pPr>
        <w:rPr>
          <w:lang w:val="es-ES_tradn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50C7FB5B" wp14:editId="5D7D2243">
                <wp:simplePos x="0" y="0"/>
                <wp:positionH relativeFrom="column">
                  <wp:posOffset>3878384</wp:posOffset>
                </wp:positionH>
                <wp:positionV relativeFrom="paragraph">
                  <wp:posOffset>1512374</wp:posOffset>
                </wp:positionV>
                <wp:extent cx="386861" cy="114300"/>
                <wp:effectExtent l="0" t="0" r="13335" b="19050"/>
                <wp:wrapNone/>
                <wp:docPr id="35" name="Rectangle: Rounded Corners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861" cy="1143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8F0948" id="Rectangle: Rounded Corners 35" o:spid="_x0000_s1026" style="position:absolute;margin-left:305.4pt;margin-top:119.1pt;width:30.45pt;height:9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" filled="f" strokecolor="#c9251d [3205]" strokeweight="2pt"/>
            </w:pict>
          </mc:Fallback>
        </mc:AlternateContent>
      </w:r>
      <w:r w:rsidRPr="000D7AC8">
        <w:rPr>
          <w:lang w:val="es-ES_tradnl"/>
        </w:rPr>
        <w:drawing>
          <wp:inline distT="0" distB="0" distL="0" distR="0" wp14:anchorId="65A1B2D5" wp14:editId="38660BBD">
            <wp:extent cx="5612130" cy="2585720"/>
            <wp:effectExtent l="0" t="0" r="7620" b="5080"/>
            <wp:docPr id="1392405554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405554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19037" w14:textId="281AA1F5" w:rsidR="00142E5B" w:rsidRDefault="00142E5B" w:rsidP="00AC08B9">
      <w:pPr>
        <w:rPr>
          <w:lang w:val="es-ES_tradnl"/>
        </w:rPr>
      </w:pPr>
    </w:p>
    <w:p w14:paraId="67DDEF75" w14:textId="77777777" w:rsidR="000C3BF1" w:rsidRDefault="000C3BF1" w:rsidP="00AC08B9">
      <w:pPr>
        <w:rPr>
          <w:lang w:val="es-ES_tradnl"/>
        </w:rPr>
      </w:pPr>
    </w:p>
    <w:p w14:paraId="2FF8BBEB" w14:textId="57BEF594" w:rsidR="000C3BF1" w:rsidRDefault="000C3BF1" w:rsidP="00AC08B9">
      <w:pPr>
        <w:rPr>
          <w:lang w:val="es-ES_tradnl"/>
        </w:rPr>
      </w:pPr>
    </w:p>
    <w:p w14:paraId="3D859749" w14:textId="1A909D73" w:rsidR="00987662" w:rsidRDefault="00987662" w:rsidP="00AC08B9">
      <w:pPr>
        <w:rPr>
          <w:lang w:val="es-ES_tradnl"/>
        </w:rPr>
      </w:pPr>
    </w:p>
    <w:p w14:paraId="1267289B" w14:textId="00AA2F86" w:rsidR="00987662" w:rsidRDefault="00987662" w:rsidP="00AC08B9">
      <w:pPr>
        <w:rPr>
          <w:lang w:val="es-ES_tradn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2F2F4868" wp14:editId="5028B43B">
                <wp:simplePos x="0" y="0"/>
                <wp:positionH relativeFrom="column">
                  <wp:posOffset>1671320</wp:posOffset>
                </wp:positionH>
                <wp:positionV relativeFrom="paragraph">
                  <wp:posOffset>764003</wp:posOffset>
                </wp:positionV>
                <wp:extent cx="378070" cy="105507"/>
                <wp:effectExtent l="0" t="0" r="22225" b="27940"/>
                <wp:wrapNone/>
                <wp:docPr id="41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0" cy="10550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94C857" id="Rectangle: Rounded Corners 41" o:spid="_x0000_s1026" style="position:absolute;margin-left:131.6pt;margin-top:60.15pt;width:29.75pt;height:8.3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" filled="f" strokecolor="#741611 [1604]" strokeweight="2pt"/>
            </w:pict>
          </mc:Fallback>
        </mc:AlternateContent>
      </w:r>
      <w:r w:rsidR="000D7AC8" w:rsidRPr="000D7AC8">
        <w:rPr>
          <w:lang w:val="es-ES_tradnl"/>
        </w:rPr>
        <w:drawing>
          <wp:inline distT="0" distB="0" distL="0" distR="0" wp14:anchorId="205CCDED" wp14:editId="0F2088BD">
            <wp:extent cx="5612130" cy="2430145"/>
            <wp:effectExtent l="0" t="0" r="7620" b="8255"/>
            <wp:docPr id="1058267982" name="Imagen 1" descr="Diagram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267982" name="Imagen 1" descr="Diagrama&#10;&#10;Descripción generada automáticamente con confianza media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85007" w14:textId="73DB04AC" w:rsidR="00142E5B" w:rsidRDefault="00142E5B" w:rsidP="00AC08B9">
      <w:pPr>
        <w:rPr>
          <w:lang w:val="es-ES_tradnl"/>
        </w:rPr>
      </w:pPr>
    </w:p>
    <w:p w14:paraId="3E2E8FEE" w14:textId="442FE2BF" w:rsidR="00695563" w:rsidRDefault="000D7AC8" w:rsidP="00AC08B9">
      <w:pPr>
        <w:rPr>
          <w:lang w:val="es-ES_tradn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85" behindDoc="0" locked="0" layoutInCell="1" allowOverlap="1" wp14:anchorId="6FF1A479" wp14:editId="0B7A5E9B">
                <wp:simplePos x="0" y="0"/>
                <wp:positionH relativeFrom="column">
                  <wp:posOffset>3880583</wp:posOffset>
                </wp:positionH>
                <wp:positionV relativeFrom="paragraph">
                  <wp:posOffset>942926</wp:posOffset>
                </wp:positionV>
                <wp:extent cx="378070" cy="105507"/>
                <wp:effectExtent l="0" t="0" r="22225" b="27940"/>
                <wp:wrapNone/>
                <wp:docPr id="741865057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0" cy="10550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EA9A95" id="Rectangle: Rounded Corners 41" o:spid="_x0000_s1026" style="position:absolute;margin-left:305.55pt;margin-top:74.25pt;width:29.75pt;height:8.3pt;z-index:2516766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" filled="f" strokecolor="#741611 [1604]" strokeweight="2pt"/>
            </w:pict>
          </mc:Fallback>
        </mc:AlternateContent>
      </w:r>
      <w:r w:rsidRPr="000D7AC8">
        <w:rPr>
          <w:lang w:val="es-ES_tradnl"/>
        </w:rPr>
        <w:drawing>
          <wp:inline distT="0" distB="0" distL="0" distR="0" wp14:anchorId="143DC13C" wp14:editId="41758A28">
            <wp:extent cx="5612130" cy="2580005"/>
            <wp:effectExtent l="0" t="0" r="7620" b="0"/>
            <wp:docPr id="728766154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766154" name="Imagen 1" descr="Diagrama&#10;&#10;Descripción generada automáticament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2D5DF" w14:textId="55FEB0E5" w:rsidR="00695563" w:rsidRPr="00AC08B9" w:rsidRDefault="000D7AC8" w:rsidP="00AC08B9">
      <w:pPr>
        <w:rPr>
          <w:lang w:val="es-ES_tradn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33" behindDoc="0" locked="0" layoutInCell="1" allowOverlap="1" wp14:anchorId="0B0CCD82" wp14:editId="48E5ADFC">
                <wp:simplePos x="0" y="0"/>
                <wp:positionH relativeFrom="column">
                  <wp:posOffset>1777902</wp:posOffset>
                </wp:positionH>
                <wp:positionV relativeFrom="paragraph">
                  <wp:posOffset>403860</wp:posOffset>
                </wp:positionV>
                <wp:extent cx="378070" cy="105507"/>
                <wp:effectExtent l="0" t="0" r="22225" b="27940"/>
                <wp:wrapNone/>
                <wp:docPr id="1184458863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0" cy="10550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A9CFFB" id="Rectangle: Rounded Corners 41" o:spid="_x0000_s1026" style="position:absolute;margin-left:140pt;margin-top:31.8pt;width:29.75pt;height:8.3pt;z-index:25167873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" filled="f" strokecolor="#741611 [1604]" strokeweight="2pt"/>
            </w:pict>
          </mc:Fallback>
        </mc:AlternateContent>
      </w:r>
      <w:r w:rsidRPr="000D7AC8">
        <w:rPr>
          <w:lang w:val="es-ES_tradnl"/>
        </w:rPr>
        <w:drawing>
          <wp:inline distT="0" distB="0" distL="0" distR="0" wp14:anchorId="1B659992" wp14:editId="126C21ED">
            <wp:extent cx="5612130" cy="2602230"/>
            <wp:effectExtent l="0" t="0" r="7620" b="7620"/>
            <wp:docPr id="975935824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935824" name="Imagen 1" descr="Una captura de pantalla de una computadora&#10;&#10;Descripción generada automá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FECCC" w14:textId="29B3AA67" w:rsidR="00376BE9" w:rsidRDefault="3A982CAF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12" w:name="_Toc180226829"/>
      <w:r w:rsidRPr="53272943">
        <w:rPr>
          <w:lang w:val="es-ES"/>
        </w:rPr>
        <w:t>Puntos de historia del Sprint anterior</w:t>
      </w:r>
      <w:bookmarkEnd w:id="12"/>
    </w:p>
    <w:p w14:paraId="023CD44E" w14:textId="31E2FF03" w:rsidR="16AC7C7D" w:rsidRDefault="16AC7C7D" w:rsidP="53272943">
      <w:pPr>
        <w:rPr>
          <w:lang w:val="es-ES"/>
        </w:rPr>
      </w:pPr>
    </w:p>
    <w:p w14:paraId="0EF42113" w14:textId="26D516C3" w:rsidR="16AC7C7D" w:rsidRDefault="00C3339C" w:rsidP="16AC7C7D">
      <w:r>
        <w:rPr>
          <w:noProof/>
        </w:rPr>
        <mc:AlternateContent>
          <mc:Choice Requires="wps">
            <w:drawing>
              <wp:anchor distT="0" distB="0" distL="114300" distR="114300" simplePos="0" relativeHeight="251680781" behindDoc="0" locked="0" layoutInCell="1" allowOverlap="1" wp14:anchorId="3D004EB6" wp14:editId="672F2B09">
                <wp:simplePos x="0" y="0"/>
                <wp:positionH relativeFrom="column">
                  <wp:posOffset>47918</wp:posOffset>
                </wp:positionH>
                <wp:positionV relativeFrom="paragraph">
                  <wp:posOffset>998708</wp:posOffset>
                </wp:positionV>
                <wp:extent cx="378070" cy="105507"/>
                <wp:effectExtent l="0" t="0" r="22225" b="27940"/>
                <wp:wrapNone/>
                <wp:docPr id="1802222440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0" cy="10550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1C7545" id="Rectangle: Rounded Corners 41" o:spid="_x0000_s1026" style="position:absolute;margin-left:3.75pt;margin-top:78.65pt;width:29.75pt;height:8.3pt;z-index:2516807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" filled="f" strokecolor="#741611 [1604]" strokeweight="2pt"/>
            </w:pict>
          </mc:Fallback>
        </mc:AlternateContent>
      </w:r>
      <w:r w:rsidRPr="00C3339C">
        <w:drawing>
          <wp:inline distT="0" distB="0" distL="0" distR="0" wp14:anchorId="7A1E667A" wp14:editId="052AB696">
            <wp:extent cx="5612130" cy="2606675"/>
            <wp:effectExtent l="0" t="0" r="7620" b="3175"/>
            <wp:docPr id="1527829980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829980" name="Imagen 1" descr="Una captura de pantalla de una computadora&#10;&#10;Descripción generada automá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E4BC9" w14:textId="078246BB" w:rsidR="1973D274" w:rsidRDefault="00967258" w:rsidP="5327294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29" behindDoc="0" locked="0" layoutInCell="1" allowOverlap="1" wp14:anchorId="7572EF39" wp14:editId="6A483322">
                <wp:simplePos x="0" y="0"/>
                <wp:positionH relativeFrom="column">
                  <wp:posOffset>3947795</wp:posOffset>
                </wp:positionH>
                <wp:positionV relativeFrom="paragraph">
                  <wp:posOffset>869413</wp:posOffset>
                </wp:positionV>
                <wp:extent cx="378070" cy="105507"/>
                <wp:effectExtent l="0" t="0" r="22225" b="27940"/>
                <wp:wrapNone/>
                <wp:docPr id="758081984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0" cy="10550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EC5198" id="Rectangle: Rounded Corners 41" o:spid="_x0000_s1026" style="position:absolute;margin-left:310.85pt;margin-top:68.45pt;width:29.75pt;height:8.3pt;z-index:2516828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" filled="f" strokecolor="#741611 [1604]" strokeweight="2pt"/>
            </w:pict>
          </mc:Fallback>
        </mc:AlternateContent>
      </w:r>
      <w:proofErr w:type="spellStart"/>
      <w:r w:rsidR="1973D274">
        <w:t>Aca</w:t>
      </w:r>
      <w:proofErr w:type="spellEnd"/>
      <w:r w:rsidR="1973D274">
        <w:t xml:space="preserve"> seleccionas el </w:t>
      </w:r>
      <w:proofErr w:type="spellStart"/>
      <w:r w:rsidR="1973D274">
        <w:t>numero</w:t>
      </w:r>
      <w:proofErr w:type="spellEnd"/>
      <w:r w:rsidR="1973D274">
        <w:t xml:space="preserve"> del</w:t>
      </w:r>
      <w:r w:rsidR="07CEF69C">
        <w:t xml:space="preserve"> </w:t>
      </w:r>
      <w:r w:rsidR="1973D274">
        <w:t>Sprint anterior al que te encuentres</w:t>
      </w:r>
      <w:r w:rsidR="0A5629B6">
        <w:t xml:space="preserve">. </w:t>
      </w:r>
      <w:r w:rsidRPr="00967258">
        <w:drawing>
          <wp:inline distT="0" distB="0" distL="0" distR="0" wp14:anchorId="7F11E069" wp14:editId="54504305">
            <wp:extent cx="5612130" cy="2604135"/>
            <wp:effectExtent l="0" t="0" r="7620" b="5715"/>
            <wp:docPr id="1096029052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029052" name="Imagen 1" descr="Una captura de pantalla de una computadora&#10;&#10;Descripción generada automá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A551F" w14:textId="09920D26" w:rsidR="53272943" w:rsidRDefault="53272943" w:rsidP="53272943"/>
    <w:p w14:paraId="65465A5A" w14:textId="175DD3C8" w:rsidR="7B1013EA" w:rsidRDefault="00967258" w:rsidP="53272943">
      <w:r>
        <w:rPr>
          <w:noProof/>
        </w:rPr>
        <mc:AlternateContent>
          <mc:Choice Requires="wps">
            <w:drawing>
              <wp:anchor distT="0" distB="0" distL="114300" distR="114300" simplePos="0" relativeHeight="251686925" behindDoc="0" locked="0" layoutInCell="1" allowOverlap="1" wp14:anchorId="05926711" wp14:editId="14571433">
                <wp:simplePos x="0" y="0"/>
                <wp:positionH relativeFrom="column">
                  <wp:posOffset>3951703</wp:posOffset>
                </wp:positionH>
                <wp:positionV relativeFrom="paragraph">
                  <wp:posOffset>690977</wp:posOffset>
                </wp:positionV>
                <wp:extent cx="378070" cy="105507"/>
                <wp:effectExtent l="0" t="0" r="22225" b="27940"/>
                <wp:wrapNone/>
                <wp:docPr id="36957251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0" cy="10550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D60E95" id="Rectangle: Rounded Corners 41" o:spid="_x0000_s1026" style="position:absolute;margin-left:311.15pt;margin-top:54.4pt;width:29.75pt;height:8.3pt;z-index:2516869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" filled="f" strokecolor="#741611 [16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77" behindDoc="0" locked="0" layoutInCell="1" allowOverlap="1" wp14:anchorId="2629E753" wp14:editId="5FA350C1">
                <wp:simplePos x="0" y="0"/>
                <wp:positionH relativeFrom="column">
                  <wp:posOffset>3353581</wp:posOffset>
                </wp:positionH>
                <wp:positionV relativeFrom="paragraph">
                  <wp:posOffset>1693252</wp:posOffset>
                </wp:positionV>
                <wp:extent cx="378070" cy="105507"/>
                <wp:effectExtent l="0" t="0" r="22225" b="27940"/>
                <wp:wrapNone/>
                <wp:docPr id="1706538967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0" cy="10550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5A15BD" id="Rectangle: Rounded Corners 41" o:spid="_x0000_s1026" style="position:absolute;margin-left:264.05pt;margin-top:133.35pt;width:29.75pt;height:8.3pt;z-index:2516848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" filled="f" strokecolor="#741611 [1604]" strokeweight="2pt"/>
            </w:pict>
          </mc:Fallback>
        </mc:AlternateContent>
      </w:r>
      <w:r w:rsidRPr="00967258">
        <w:drawing>
          <wp:inline distT="0" distB="0" distL="0" distR="0" wp14:anchorId="5424787D" wp14:editId="58FE421E">
            <wp:extent cx="5612130" cy="2615565"/>
            <wp:effectExtent l="0" t="0" r="7620" b="0"/>
            <wp:docPr id="791858774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858774" name="Imagen 1" descr="Una captura de pantalla de una computadora&#10;&#10;Descripción generada automá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59D6F" w14:textId="77777777" w:rsidR="00967258" w:rsidRDefault="00967258" w:rsidP="53272943"/>
    <w:p w14:paraId="73892024" w14:textId="0E8D134A" w:rsidR="00B96408" w:rsidRDefault="33F06051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13" w:name="_Toc180226830"/>
      <w:r w:rsidRPr="53272943">
        <w:rPr>
          <w:lang w:val="es-ES"/>
        </w:rPr>
        <w:t>Distribución de</w:t>
      </w:r>
      <w:r w:rsidR="46F3C9B9" w:rsidRPr="53272943">
        <w:rPr>
          <w:lang w:val="es-ES"/>
        </w:rPr>
        <w:t xml:space="preserve">l </w:t>
      </w:r>
      <w:r w:rsidR="671FBD85" w:rsidRPr="53272943">
        <w:rPr>
          <w:lang w:val="es-ES"/>
        </w:rPr>
        <w:t>e</w:t>
      </w:r>
      <w:r w:rsidR="46F3C9B9" w:rsidRPr="53272943">
        <w:rPr>
          <w:lang w:val="es-ES"/>
        </w:rPr>
        <w:t>sfuerzo</w:t>
      </w:r>
      <w:bookmarkEnd w:id="13"/>
    </w:p>
    <w:p w14:paraId="634E6DFF" w14:textId="77777777" w:rsidR="00F92E39" w:rsidRDefault="00F92E39" w:rsidP="00C815E1">
      <w:pPr>
        <w:ind w:left="284" w:hanging="284"/>
        <w:rPr>
          <w:lang w:val="es-ES_tradnl"/>
        </w:rPr>
      </w:pPr>
    </w:p>
    <w:p w14:paraId="20975E69" w14:textId="24E2EFF9" w:rsidR="00176A7E" w:rsidRDefault="00086220" w:rsidP="53272943">
      <w:pPr>
        <w:ind w:left="284" w:hanging="284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21" behindDoc="0" locked="0" layoutInCell="1" allowOverlap="1" wp14:anchorId="191A9462" wp14:editId="0A268B57">
                <wp:simplePos x="0" y="0"/>
                <wp:positionH relativeFrom="column">
                  <wp:posOffset>13335</wp:posOffset>
                </wp:positionH>
                <wp:positionV relativeFrom="paragraph">
                  <wp:posOffset>661035</wp:posOffset>
                </wp:positionV>
                <wp:extent cx="377825" cy="105410"/>
                <wp:effectExtent l="0" t="0" r="22225" b="27940"/>
                <wp:wrapNone/>
                <wp:docPr id="1206140638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825" cy="10541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CF71FB" id="Rectangle: Rounded Corners 41" o:spid="_x0000_s1026" style="position:absolute;margin-left:1.05pt;margin-top:52.05pt;width:29.75pt;height:8.3pt;z-index:25169102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" filled="f" strokecolor="#741611 [16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73" behindDoc="0" locked="0" layoutInCell="1" allowOverlap="1" wp14:anchorId="3411049A" wp14:editId="536D309A">
                <wp:simplePos x="0" y="0"/>
                <wp:positionH relativeFrom="margin">
                  <wp:posOffset>41812</wp:posOffset>
                </wp:positionH>
                <wp:positionV relativeFrom="paragraph">
                  <wp:posOffset>1007745</wp:posOffset>
                </wp:positionV>
                <wp:extent cx="378070" cy="105507"/>
                <wp:effectExtent l="0" t="0" r="22225" b="27940"/>
                <wp:wrapNone/>
                <wp:docPr id="200032669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0" cy="10550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171EF3" id="Rectangle: Rounded Corners 41" o:spid="_x0000_s1026" style="position:absolute;margin-left:3.3pt;margin-top:79.35pt;width:29.75pt;height:8.3pt;z-index:25168897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" filled="f" strokecolor="#741611 [1604]" strokeweight="2pt">
                <w10:wrap anchorx="margin"/>
              </v:roundrect>
            </w:pict>
          </mc:Fallback>
        </mc:AlternateContent>
      </w:r>
      <w:r w:rsidRPr="00086220">
        <w:drawing>
          <wp:inline distT="0" distB="0" distL="0" distR="0" wp14:anchorId="6C07E171" wp14:editId="5C1BE406">
            <wp:extent cx="5612130" cy="2626360"/>
            <wp:effectExtent l="0" t="0" r="7620" b="2540"/>
            <wp:docPr id="1445780928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780928" name="Imagen 1" descr="Una captura de pantalla de una computadora&#10;&#10;Descripción generada automá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783A9" w14:textId="6FED076D" w:rsidR="5C33B8DE" w:rsidRDefault="5C33B8DE" w:rsidP="53272943">
      <w:pPr>
        <w:ind w:left="284" w:hanging="284"/>
      </w:pPr>
    </w:p>
    <w:p w14:paraId="26A1E164" w14:textId="3B5CF5C3" w:rsidR="00176A7E" w:rsidRDefault="00086220" w:rsidP="00C815E1">
      <w:pPr>
        <w:ind w:left="284" w:hanging="284"/>
        <w:rPr>
          <w:lang w:val="es-ES_tradn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17" behindDoc="0" locked="0" layoutInCell="1" allowOverlap="1" wp14:anchorId="784D1673" wp14:editId="607452BD">
                <wp:simplePos x="0" y="0"/>
                <wp:positionH relativeFrom="margin">
                  <wp:posOffset>2023550</wp:posOffset>
                </wp:positionH>
                <wp:positionV relativeFrom="paragraph">
                  <wp:posOffset>1646897</wp:posOffset>
                </wp:positionV>
                <wp:extent cx="553915" cy="114300"/>
                <wp:effectExtent l="0" t="0" r="17780" b="19050"/>
                <wp:wrapNone/>
                <wp:docPr id="1965196003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915" cy="11430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DBD09A" id="Rectangle: Rounded Corners 41" o:spid="_x0000_s1026" style="position:absolute;margin-left:159.35pt;margin-top:129.7pt;width:43.6pt;height:9pt;z-index:25169511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" filled="f" strokecolor="#741611 [1604]" strokeweight="2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69" behindDoc="0" locked="0" layoutInCell="1" allowOverlap="1" wp14:anchorId="11125733" wp14:editId="680E4A38">
                <wp:simplePos x="0" y="0"/>
                <wp:positionH relativeFrom="margin">
                  <wp:posOffset>1314109</wp:posOffset>
                </wp:positionH>
                <wp:positionV relativeFrom="paragraph">
                  <wp:posOffset>480060</wp:posOffset>
                </wp:positionV>
                <wp:extent cx="378070" cy="105507"/>
                <wp:effectExtent l="0" t="0" r="22225" b="27940"/>
                <wp:wrapNone/>
                <wp:docPr id="1482747414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070" cy="105507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247FD6" id="Rectangle: Rounded Corners 41" o:spid="_x0000_s1026" style="position:absolute;margin-left:103.45pt;margin-top:37.8pt;width:29.75pt;height:8.3pt;z-index:2516930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" filled="f" strokecolor="#741611 [1604]" strokeweight="2pt">
                <w10:wrap anchorx="margin"/>
              </v:roundrect>
            </w:pict>
          </mc:Fallback>
        </mc:AlternateContent>
      </w:r>
      <w:r w:rsidRPr="00086220">
        <w:rPr>
          <w:lang w:val="es-ES_tradnl"/>
        </w:rPr>
        <w:drawing>
          <wp:inline distT="0" distB="0" distL="0" distR="0" wp14:anchorId="328016AB" wp14:editId="60F0C9DC">
            <wp:extent cx="5612130" cy="2609850"/>
            <wp:effectExtent l="0" t="0" r="7620" b="0"/>
            <wp:docPr id="141381544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81544" name="Imagen 1" descr="Interfaz de usuario gráfica, Texto, Aplicación&#10;&#10;Descripción generada automá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66E8F" w14:textId="16689664" w:rsidR="00176A7E" w:rsidRPr="00086220" w:rsidRDefault="00086220" w:rsidP="53272943">
      <w:pPr>
        <w:ind w:left="284" w:hanging="284"/>
        <w:rPr>
          <w:b/>
          <w:bCs/>
        </w:rPr>
      </w:pPr>
      <w:r w:rsidRPr="00086220">
        <w:rPr>
          <w:b/>
          <w:bCs/>
        </w:rPr>
        <w:lastRenderedPageBreak/>
        <w:drawing>
          <wp:inline distT="0" distB="0" distL="0" distR="0" wp14:anchorId="455E45C8" wp14:editId="453312CA">
            <wp:extent cx="5612130" cy="2602865"/>
            <wp:effectExtent l="0" t="0" r="7620" b="6985"/>
            <wp:docPr id="1974680265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680265" name="Imagen 1" descr="Interfaz de usuario gráfica, Aplicación&#10;&#10;Descripción generada automá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3CA1F" w14:textId="5364A8B2" w:rsidR="5C572C3F" w:rsidRDefault="5C572C3F" w:rsidP="53272943"/>
    <w:p w14:paraId="4CF20E95" w14:textId="62EB50E9" w:rsidR="00F92E39" w:rsidRDefault="5A99F5EC" w:rsidP="00C815E1">
      <w:pPr>
        <w:pStyle w:val="Ttulo1"/>
        <w:numPr>
          <w:ilvl w:val="0"/>
          <w:numId w:val="3"/>
        </w:numPr>
        <w:spacing w:before="0"/>
        <w:ind w:left="284" w:hanging="284"/>
        <w:jc w:val="left"/>
        <w:rPr>
          <w:lang w:val="es-ES"/>
        </w:rPr>
      </w:pPr>
      <w:bookmarkStart w:id="14" w:name="_Toc180226831"/>
      <w:r w:rsidRPr="53272943">
        <w:rPr>
          <w:lang w:val="es-ES"/>
        </w:rPr>
        <w:t>Configuración Dashboard</w:t>
      </w:r>
      <w:bookmarkEnd w:id="14"/>
    </w:p>
    <w:p w14:paraId="52A54EAB" w14:textId="77777777" w:rsidR="00855894" w:rsidRDefault="00855894" w:rsidP="00176A7E">
      <w:pPr>
        <w:rPr>
          <w:lang w:val="es-ES_tradnl"/>
        </w:rPr>
      </w:pPr>
    </w:p>
    <w:p w14:paraId="157B4317" w14:textId="03D9D590" w:rsidR="00175B30" w:rsidRDefault="001860AE" w:rsidP="00176A7E">
      <w:pPr>
        <w:rPr>
          <w:lang w:val="es-ES"/>
        </w:rPr>
      </w:pPr>
      <w:r w:rsidRPr="22E76AEA">
        <w:rPr>
          <w:lang w:val="es-ES"/>
        </w:rPr>
        <w:t xml:space="preserve">Dentro del menú Overview </w:t>
      </w:r>
    </w:p>
    <w:p w14:paraId="03430A71" w14:textId="74E532FA" w:rsidR="006205C4" w:rsidRDefault="00086220" w:rsidP="00814E9A">
      <w:pPr>
        <w:jc w:val="center"/>
        <w:rPr>
          <w:lang w:val="es-ES_tradn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4061D111" wp14:editId="17B5C9D0">
                <wp:simplePos x="0" y="0"/>
                <wp:positionH relativeFrom="column">
                  <wp:posOffset>3122344</wp:posOffset>
                </wp:positionH>
                <wp:positionV relativeFrom="paragraph">
                  <wp:posOffset>1790798</wp:posOffset>
                </wp:positionV>
                <wp:extent cx="477671" cy="197892"/>
                <wp:effectExtent l="0" t="0" r="17780" b="12065"/>
                <wp:wrapNone/>
                <wp:docPr id="22" name="Rectangle: Rounded Corner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671" cy="197892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75FF61" id="Rectangle: Rounded Corners 22" o:spid="_x0000_s1026" style="position:absolute;margin-left:245.85pt;margin-top:141pt;width:37.6pt;height:15.6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" filled="f" strokecolor="#c9251d [3205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39EA818" wp14:editId="49E1C832">
                <wp:simplePos x="0" y="0"/>
                <wp:positionH relativeFrom="margin">
                  <wp:align>left</wp:align>
                </wp:positionH>
                <wp:positionV relativeFrom="paragraph">
                  <wp:posOffset>800295</wp:posOffset>
                </wp:positionV>
                <wp:extent cx="597195" cy="148856"/>
                <wp:effectExtent l="0" t="0" r="12700" b="22860"/>
                <wp:wrapNone/>
                <wp:docPr id="21" name="Rectangle: Rounded Corner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195" cy="148856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A31F580" id="Rectangle: Rounded Corners 21" o:spid="_x0000_s1026" style="position:absolute;margin-left:0;margin-top:63pt;width:47pt;height:11.7pt;z-index:25165824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" filled="f" strokecolor="#c9251d [3205]" strokeweight="2pt">
                <w10:wrap anchorx="margin"/>
              </v:roundrect>
            </w:pict>
          </mc:Fallback>
        </mc:AlternateContent>
      </w:r>
      <w:r w:rsidRPr="00086220">
        <w:rPr>
          <w:lang w:val="es-ES_tradnl"/>
        </w:rPr>
        <w:drawing>
          <wp:inline distT="0" distB="0" distL="0" distR="0" wp14:anchorId="0E99F6EE" wp14:editId="20079D5C">
            <wp:extent cx="5612130" cy="2610485"/>
            <wp:effectExtent l="0" t="0" r="7620" b="0"/>
            <wp:docPr id="776350031" name="Imagen 1" descr="Interfaz de usuario gráfica, Aplicación, Team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350031" name="Imagen 1" descr="Interfaz de usuario gráfica, Aplicación, Teams&#10;&#10;Descripción generada automá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7EAFA" w14:textId="77777777" w:rsidR="00FE4250" w:rsidRDefault="00FE4250" w:rsidP="00176A7E">
      <w:pPr>
        <w:rPr>
          <w:lang w:val="es-ES_tradnl"/>
        </w:rPr>
      </w:pPr>
    </w:p>
    <w:p w14:paraId="4936A26D" w14:textId="5D20496E" w:rsidR="002C17DA" w:rsidRDefault="00137FF0" w:rsidP="00176A7E">
      <w:pPr>
        <w:rPr>
          <w:lang w:val="es-ES"/>
        </w:rPr>
      </w:pPr>
      <w:r w:rsidRPr="34A7A4F0">
        <w:rPr>
          <w:lang w:val="es-ES"/>
        </w:rPr>
        <w:t xml:space="preserve">La paleta de colores que se ha definido para las graficas diseñadas dentro de los Dashboard son: </w:t>
      </w:r>
    </w:p>
    <w:p w14:paraId="2D040A96" w14:textId="51E47F36" w:rsidR="008C6A44" w:rsidRPr="008C6A44" w:rsidRDefault="008C6A44" w:rsidP="00176A7E">
      <w:pPr>
        <w:rPr>
          <w:b/>
          <w:bCs/>
          <w:u w:val="single"/>
          <w:lang w:val="es-ES_tradnl"/>
        </w:rPr>
      </w:pPr>
      <w:r w:rsidRPr="008C6A44">
        <w:rPr>
          <w:b/>
          <w:bCs/>
          <w:u w:val="single"/>
          <w:lang w:val="es-ES_tradnl"/>
        </w:rPr>
        <w:t>Estado: New</w:t>
      </w:r>
    </w:p>
    <w:p w14:paraId="3B875272" w14:textId="6565B361" w:rsidR="00137FF0" w:rsidRDefault="00137FF0" w:rsidP="00176A7E">
      <w:pPr>
        <w:rPr>
          <w:lang w:val="es-ES_tradnl"/>
        </w:rPr>
      </w:pPr>
      <w:r>
        <w:rPr>
          <w:noProof/>
        </w:rPr>
        <w:lastRenderedPageBreak/>
        <w:drawing>
          <wp:inline distT="0" distB="0" distL="0" distR="0" wp14:anchorId="099F6CC7" wp14:editId="441CCE48">
            <wp:extent cx="2638425" cy="1809750"/>
            <wp:effectExtent l="0" t="0" r="9525" b="0"/>
            <wp:docPr id="3" name="Picture 3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 screen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2B0DB" w14:textId="7792FE28" w:rsidR="008C6A44" w:rsidRPr="00BE7263" w:rsidRDefault="008C6A44" w:rsidP="00176A7E">
      <w:pPr>
        <w:rPr>
          <w:b/>
          <w:bCs/>
          <w:u w:val="single"/>
          <w:lang w:val="es-ES_tradnl"/>
        </w:rPr>
      </w:pPr>
      <w:r w:rsidRPr="00BE7263">
        <w:rPr>
          <w:b/>
          <w:bCs/>
          <w:u w:val="single"/>
          <w:lang w:val="es-ES_tradnl"/>
        </w:rPr>
        <w:t>Estado: Active</w:t>
      </w:r>
    </w:p>
    <w:p w14:paraId="2C007A10" w14:textId="09F339DF" w:rsidR="008C6A44" w:rsidRDefault="00B40ACC" w:rsidP="00176A7E">
      <w:pPr>
        <w:rPr>
          <w:lang w:val="es-ES_tradnl"/>
        </w:rPr>
      </w:pPr>
      <w:r>
        <w:rPr>
          <w:noProof/>
        </w:rPr>
        <w:drawing>
          <wp:inline distT="0" distB="0" distL="0" distR="0" wp14:anchorId="52FFD5E2" wp14:editId="3BBD2FF2">
            <wp:extent cx="2314575" cy="1485900"/>
            <wp:effectExtent l="0" t="0" r="9525" b="0"/>
            <wp:docPr id="8" name="Picture 8" descr="A screenshot of a colo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lor chart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17098" w14:textId="3EB21CAE" w:rsidR="008C6A44" w:rsidRPr="00BE7263" w:rsidRDefault="008C6A44" w:rsidP="00176A7E">
      <w:pPr>
        <w:rPr>
          <w:b/>
          <w:bCs/>
          <w:u w:val="single"/>
          <w:lang w:val="es-ES_tradnl"/>
        </w:rPr>
      </w:pPr>
      <w:r w:rsidRPr="00BE7263">
        <w:rPr>
          <w:b/>
          <w:bCs/>
          <w:u w:val="single"/>
          <w:lang w:val="es-ES_tradnl"/>
        </w:rPr>
        <w:t>Estado: Resolved</w:t>
      </w:r>
    </w:p>
    <w:p w14:paraId="6A1C339C" w14:textId="55816F42" w:rsidR="008C6A44" w:rsidRDefault="00933D02" w:rsidP="00176A7E">
      <w:pPr>
        <w:rPr>
          <w:lang w:val="es-ES_tradnl"/>
        </w:rPr>
      </w:pPr>
      <w:r>
        <w:rPr>
          <w:noProof/>
        </w:rPr>
        <w:drawing>
          <wp:inline distT="0" distB="0" distL="0" distR="0" wp14:anchorId="61960E1E" wp14:editId="54A87841">
            <wp:extent cx="2362200" cy="14478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CF5E7" w14:textId="64ECBCD8" w:rsidR="008C6A44" w:rsidRPr="00BE7263" w:rsidRDefault="008C6A44" w:rsidP="00176A7E">
      <w:pPr>
        <w:rPr>
          <w:b/>
          <w:u w:val="single"/>
          <w:lang w:val="es-ES"/>
        </w:rPr>
      </w:pPr>
      <w:r w:rsidRPr="34A7A4F0">
        <w:rPr>
          <w:b/>
          <w:u w:val="single"/>
          <w:lang w:val="es-ES"/>
        </w:rPr>
        <w:t>Estado: Stopper</w:t>
      </w:r>
    </w:p>
    <w:p w14:paraId="7D756ED8" w14:textId="21E50458" w:rsidR="008C6A44" w:rsidRDefault="00BE7263" w:rsidP="00176A7E">
      <w:pPr>
        <w:rPr>
          <w:lang w:val="es-ES_tradnl"/>
        </w:rPr>
      </w:pPr>
      <w:r>
        <w:rPr>
          <w:noProof/>
        </w:rPr>
        <w:drawing>
          <wp:inline distT="0" distB="0" distL="0" distR="0" wp14:anchorId="69E45665" wp14:editId="77D343E5">
            <wp:extent cx="2228850" cy="1504950"/>
            <wp:effectExtent l="0" t="0" r="0" b="0"/>
            <wp:docPr id="17" name="Picture 17" descr="A screenshot of a colo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screenshot of a color chart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1D097" w14:textId="77777777" w:rsidR="008C6A44" w:rsidRDefault="008C6A44" w:rsidP="00176A7E">
      <w:pPr>
        <w:rPr>
          <w:lang w:val="es-ES_tradnl"/>
        </w:rPr>
      </w:pPr>
    </w:p>
    <w:p w14:paraId="09C9EC92" w14:textId="39ED4072" w:rsidR="008C6A44" w:rsidRPr="00BE7263" w:rsidRDefault="008C6A44" w:rsidP="00176A7E">
      <w:pPr>
        <w:rPr>
          <w:b/>
          <w:u w:val="single"/>
          <w:lang w:val="es-ES"/>
        </w:rPr>
      </w:pPr>
      <w:r w:rsidRPr="22E76AEA">
        <w:rPr>
          <w:b/>
          <w:u w:val="single"/>
          <w:lang w:val="es-ES"/>
        </w:rPr>
        <w:lastRenderedPageBreak/>
        <w:t>Estado: Closed</w:t>
      </w:r>
    </w:p>
    <w:p w14:paraId="6FA808AD" w14:textId="414EA375" w:rsidR="00FE4250" w:rsidRDefault="006B039D" w:rsidP="00176A7E">
      <w:pPr>
        <w:rPr>
          <w:lang w:val="es-ES_tradnl"/>
        </w:rPr>
      </w:pPr>
      <w:r>
        <w:rPr>
          <w:noProof/>
        </w:rPr>
        <w:drawing>
          <wp:inline distT="0" distB="0" distL="0" distR="0" wp14:anchorId="29408E48" wp14:editId="2C9F3534">
            <wp:extent cx="2200275" cy="1476375"/>
            <wp:effectExtent l="0" t="0" r="9525" b="9525"/>
            <wp:docPr id="16" name="Picture 16" descr="A screen shot of a colo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 shot of a color chart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926C8" w14:textId="77777777" w:rsidR="00CA3854" w:rsidRDefault="00CA3854" w:rsidP="00CA3854">
      <w:pPr>
        <w:rPr>
          <w:lang w:val="es-ES_tradnl"/>
        </w:rPr>
      </w:pPr>
      <w:r>
        <w:rPr>
          <w:lang w:val="es-ES_tradnl"/>
        </w:rPr>
        <w:t>Dentro de las definiciones se tiene contemplado algunos radiadores de información que permite conocer el estado del equipo y del Sprint Backlog durante el Sprint.</w:t>
      </w:r>
    </w:p>
    <w:p w14:paraId="106DDBE1" w14:textId="1C61C745" w:rsidR="00E8360A" w:rsidRPr="00176A7E" w:rsidRDefault="003E2ED2" w:rsidP="00176A7E">
      <w:pPr>
        <w:rPr>
          <w:lang w:val="es-ES"/>
        </w:rPr>
      </w:pPr>
      <w:r w:rsidRPr="22E76AEA">
        <w:rPr>
          <w:lang w:val="es-ES"/>
        </w:rPr>
        <w:t>Los siguientes puntos</w:t>
      </w:r>
      <w:r w:rsidR="00152F50" w:rsidRPr="22E76AEA">
        <w:rPr>
          <w:lang w:val="es-ES"/>
        </w:rPr>
        <w:t xml:space="preserve"> describen </w:t>
      </w:r>
      <w:r w:rsidRPr="22E76AEA">
        <w:rPr>
          <w:lang w:val="es-ES"/>
        </w:rPr>
        <w:t>el motivo por el cual se utilizan dentro del Dashboard.</w:t>
      </w:r>
    </w:p>
    <w:p w14:paraId="528CD357" w14:textId="79DC3D43" w:rsidR="006442EA" w:rsidRDefault="0FEE4E34" w:rsidP="00C815E1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15" w:name="_Toc180226832"/>
      <w:r w:rsidRPr="53272943">
        <w:rPr>
          <w:lang w:val="es-ES"/>
        </w:rPr>
        <w:t>Sprint Overview</w:t>
      </w:r>
      <w:bookmarkEnd w:id="15"/>
    </w:p>
    <w:p w14:paraId="2B5F6324" w14:textId="77777777" w:rsidR="003B5BFB" w:rsidRDefault="003B5BFB" w:rsidP="003B5BFB">
      <w:pPr>
        <w:rPr>
          <w:lang w:val="es-ES_tradnl"/>
        </w:rPr>
      </w:pPr>
    </w:p>
    <w:p w14:paraId="5CB82A24" w14:textId="6B53418B" w:rsidR="009A1A42" w:rsidRDefault="00814E9A" w:rsidP="003B5BFB">
      <w:pPr>
        <w:rPr>
          <w:lang w:val="es-ES_tradnl"/>
        </w:rPr>
      </w:pPr>
      <w:r w:rsidRPr="00814E9A">
        <w:rPr>
          <w:lang w:val="es-ES_tradnl"/>
        </w:rPr>
        <w:drawing>
          <wp:inline distT="0" distB="0" distL="0" distR="0" wp14:anchorId="7406669B" wp14:editId="19DC9625">
            <wp:extent cx="5612130" cy="2602230"/>
            <wp:effectExtent l="0" t="0" r="7620" b="7620"/>
            <wp:docPr id="803261690" name="Imagen 1" descr="Interfaz de usuario gráfic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261690" name="Imagen 1" descr="Interfaz de usuario gráfica&#10;&#10;Descripción generada automáticamente con confianza media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7EFB" w14:textId="0DBDB560" w:rsidR="00390FE5" w:rsidRPr="003B5BFB" w:rsidRDefault="00390FE5" w:rsidP="003B5BFB">
      <w:pPr>
        <w:rPr>
          <w:lang w:val="es-ES_tradnl"/>
        </w:rPr>
      </w:pPr>
    </w:p>
    <w:p w14:paraId="67C46B11" w14:textId="25FA0D40" w:rsidR="005E6523" w:rsidRDefault="24CE3EF9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16" w:name="_Toc180226833"/>
      <w:r w:rsidRPr="53272943">
        <w:rPr>
          <w:lang w:val="es-ES"/>
        </w:rPr>
        <w:t>Puntos de historia del Sprint actual</w:t>
      </w:r>
      <w:bookmarkEnd w:id="16"/>
    </w:p>
    <w:p w14:paraId="7996715B" w14:textId="77777777" w:rsidR="003B5BFB" w:rsidRDefault="003B5BFB" w:rsidP="53272943">
      <w:pPr>
        <w:rPr>
          <w:lang w:val="es-ES"/>
        </w:rPr>
      </w:pPr>
    </w:p>
    <w:p w14:paraId="60F90A33" w14:textId="7D7E63C0" w:rsidR="53272943" w:rsidRDefault="53272943" w:rsidP="53272943">
      <w:pPr>
        <w:rPr>
          <w:lang w:val="es-ES"/>
        </w:rPr>
      </w:pPr>
    </w:p>
    <w:p w14:paraId="1835765D" w14:textId="5A87B596" w:rsidR="00175B30" w:rsidRDefault="00814E9A" w:rsidP="003B5BFB">
      <w:pPr>
        <w:rPr>
          <w:lang w:val="es-ES_tradnl"/>
        </w:rPr>
      </w:pPr>
      <w:r w:rsidRPr="00814E9A">
        <w:rPr>
          <w:lang w:val="es-ES_tradnl"/>
        </w:rPr>
        <w:lastRenderedPageBreak/>
        <w:drawing>
          <wp:inline distT="0" distB="0" distL="0" distR="0" wp14:anchorId="234E152F" wp14:editId="6AC7AD3C">
            <wp:extent cx="5612130" cy="2590165"/>
            <wp:effectExtent l="0" t="0" r="7620" b="635"/>
            <wp:docPr id="577596260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596260" name="Imagen 1" descr="Imagen que contiene Interfaz de usuario gráfica&#10;&#10;Descripción generada automáticamente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8BD9D" w14:textId="243397A2" w:rsidR="00AF7074" w:rsidRDefault="00814E9A" w:rsidP="003B5BFB">
      <w:pPr>
        <w:rPr>
          <w:lang w:val="es-ES_tradn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13" behindDoc="0" locked="0" layoutInCell="1" allowOverlap="1" wp14:anchorId="6A4CE416" wp14:editId="07217A1C">
                <wp:simplePos x="0" y="0"/>
                <wp:positionH relativeFrom="margin">
                  <wp:posOffset>3723877</wp:posOffset>
                </wp:positionH>
                <wp:positionV relativeFrom="paragraph">
                  <wp:posOffset>494580</wp:posOffset>
                </wp:positionV>
                <wp:extent cx="1862408" cy="723331"/>
                <wp:effectExtent l="0" t="0" r="24130" b="19685"/>
                <wp:wrapNone/>
                <wp:docPr id="151344319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2408" cy="723331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865EAE" id="Rectangle: Rounded Corners 41" o:spid="_x0000_s1026" style="position:absolute;margin-left:293.2pt;margin-top:38.95pt;width:146.65pt;height:56.95pt;z-index:25169921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" filled="f" strokecolor="#741611 [1604]" strokeweight="2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65" behindDoc="0" locked="0" layoutInCell="1" allowOverlap="1" wp14:anchorId="18C11E5B" wp14:editId="089701FA">
                <wp:simplePos x="0" y="0"/>
                <wp:positionH relativeFrom="margin">
                  <wp:posOffset>5300165</wp:posOffset>
                </wp:positionH>
                <wp:positionV relativeFrom="paragraph">
                  <wp:posOffset>2363792</wp:posOffset>
                </wp:positionV>
                <wp:extent cx="266075" cy="183970"/>
                <wp:effectExtent l="0" t="0" r="19685" b="26035"/>
                <wp:wrapNone/>
                <wp:docPr id="709702749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075" cy="18397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EDE92A" id="Rectangle: Rounded Corners 41" o:spid="_x0000_s1026" style="position:absolute;margin-left:417.35pt;margin-top:186.15pt;width:20.95pt;height:14.5pt;z-index:25169716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" filled="f" strokecolor="#741611 [1604]" strokeweight="2pt">
                <w10:wrap anchorx="margin"/>
              </v:roundrect>
            </w:pict>
          </mc:Fallback>
        </mc:AlternateContent>
      </w:r>
      <w:r w:rsidRPr="00814E9A">
        <w:rPr>
          <w:lang w:val="es-ES_tradnl"/>
        </w:rPr>
        <w:drawing>
          <wp:inline distT="0" distB="0" distL="0" distR="0" wp14:anchorId="32B2C918" wp14:editId="0A1C8B72">
            <wp:extent cx="5612130" cy="2606675"/>
            <wp:effectExtent l="0" t="0" r="7620" b="3175"/>
            <wp:docPr id="1038557844" name="Imagen 1" descr="Imagen que contiene 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557844" name="Imagen 1" descr="Imagen que contiene Interfaz de usuario gráfica&#10;&#10;Descripción generada automáticamente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82FC0" w14:textId="094DCE89" w:rsidR="00AF7074" w:rsidRDefault="00AF7074" w:rsidP="003B5BFB">
      <w:pPr>
        <w:rPr>
          <w:lang w:val="es-ES_tradnl"/>
        </w:rPr>
      </w:pPr>
    </w:p>
    <w:p w14:paraId="50D4D8CA" w14:textId="4A283CA3" w:rsidR="00052B8D" w:rsidRPr="003B5BFB" w:rsidRDefault="00814E9A" w:rsidP="003B5BFB">
      <w:pPr>
        <w:rPr>
          <w:lang w:val="es-ES_tradnl"/>
        </w:rPr>
      </w:pPr>
      <w:r w:rsidRPr="00814E9A">
        <w:rPr>
          <w:lang w:val="es-ES_tradnl"/>
        </w:rPr>
        <w:lastRenderedPageBreak/>
        <w:drawing>
          <wp:inline distT="0" distB="0" distL="0" distR="0" wp14:anchorId="1E084C64" wp14:editId="0DD18E28">
            <wp:extent cx="5612130" cy="2592070"/>
            <wp:effectExtent l="0" t="0" r="7620" b="0"/>
            <wp:docPr id="1695734223" name="Imagen 1" descr="Interfaz de usuario gráfica, Aplicación, Team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734223" name="Imagen 1" descr="Interfaz de usuario gráfica, Aplicación, Teams&#10;&#10;Descripción generada automáticamente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81976" w14:textId="2752DF5A" w:rsidR="005E6523" w:rsidRDefault="24CE3EF9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17" w:name="_Toc180226834"/>
      <w:r w:rsidRPr="53272943">
        <w:rPr>
          <w:lang w:val="es-ES"/>
        </w:rPr>
        <w:t>Grafica de los puntos de historia</w:t>
      </w:r>
      <w:bookmarkEnd w:id="17"/>
    </w:p>
    <w:p w14:paraId="4E15C11F" w14:textId="314F57D0" w:rsidR="00814E9A" w:rsidRPr="00814E9A" w:rsidRDefault="00C31E32" w:rsidP="00814E9A">
      <w:pPr>
        <w:rPr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61" behindDoc="0" locked="0" layoutInCell="1" allowOverlap="1" wp14:anchorId="4E5DC32D" wp14:editId="4BE8916A">
                <wp:simplePos x="0" y="0"/>
                <wp:positionH relativeFrom="margin">
                  <wp:align>left</wp:align>
                </wp:positionH>
                <wp:positionV relativeFrom="paragraph">
                  <wp:posOffset>642151</wp:posOffset>
                </wp:positionV>
                <wp:extent cx="421420" cy="143124"/>
                <wp:effectExtent l="0" t="0" r="17145" b="28575"/>
                <wp:wrapNone/>
                <wp:docPr id="1997986352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20" cy="14312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8146FE" id="Rectangle: Rounded Corners 41" o:spid="_x0000_s1026" style="position:absolute;margin-left:0;margin-top:50.55pt;width:33.2pt;height:11.25pt;z-index:25170126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" filled="f" strokecolor="#741611 [1604]" strokeweight="2pt">
                <w10:wrap anchorx="margin"/>
              </v:roundrect>
            </w:pict>
          </mc:Fallback>
        </mc:AlternateContent>
      </w:r>
      <w:r w:rsidRPr="00C31E32">
        <w:rPr>
          <w:lang w:val="es-ES"/>
        </w:rPr>
        <w:drawing>
          <wp:inline distT="0" distB="0" distL="0" distR="0" wp14:anchorId="2C7291B0" wp14:editId="77D0E9FF">
            <wp:extent cx="5612130" cy="2599690"/>
            <wp:effectExtent l="0" t="0" r="7620" b="0"/>
            <wp:docPr id="454785698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785698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6A3A0" w14:textId="77777777" w:rsidR="003B5BFB" w:rsidRPr="003B5BFB" w:rsidRDefault="003B5BFB" w:rsidP="53272943">
      <w:pPr>
        <w:rPr>
          <w:lang w:val="es-ES"/>
        </w:rPr>
      </w:pPr>
    </w:p>
    <w:p w14:paraId="15724BF7" w14:textId="0A42541B" w:rsidR="4AEBE4B7" w:rsidRDefault="00C31E32" w:rsidP="5327294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57" behindDoc="0" locked="0" layoutInCell="1" allowOverlap="1" wp14:anchorId="65732174" wp14:editId="5BA3ED21">
                <wp:simplePos x="0" y="0"/>
                <wp:positionH relativeFrom="margin">
                  <wp:posOffset>18470</wp:posOffset>
                </wp:positionH>
                <wp:positionV relativeFrom="paragraph">
                  <wp:posOffset>1316935</wp:posOffset>
                </wp:positionV>
                <wp:extent cx="421420" cy="143124"/>
                <wp:effectExtent l="0" t="0" r="17145" b="28575"/>
                <wp:wrapNone/>
                <wp:docPr id="1740986348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20" cy="14312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0D53D0" id="Rectangle: Rounded Corners 41" o:spid="_x0000_s1026" style="position:absolute;margin-left:1.45pt;margin-top:103.7pt;width:33.2pt;height:11.25pt;z-index:25170535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" filled="f" strokecolor="#741611 [1604]" strokeweight="2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309" behindDoc="0" locked="0" layoutInCell="1" allowOverlap="1" wp14:anchorId="57777B8D" wp14:editId="7C4999C3">
                <wp:simplePos x="0" y="0"/>
                <wp:positionH relativeFrom="margin">
                  <wp:posOffset>16538</wp:posOffset>
                </wp:positionH>
                <wp:positionV relativeFrom="paragraph">
                  <wp:posOffset>647865</wp:posOffset>
                </wp:positionV>
                <wp:extent cx="421420" cy="143124"/>
                <wp:effectExtent l="0" t="0" r="17145" b="28575"/>
                <wp:wrapNone/>
                <wp:docPr id="229377474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20" cy="14312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EC8B52" id="Rectangle: Rounded Corners 41" o:spid="_x0000_s1026" style="position:absolute;margin-left:1.3pt;margin-top:51pt;width:33.2pt;height:11.25pt;z-index:25170330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" filled="f" strokecolor="#741611 [1604]" strokeweight="2pt">
                <w10:wrap anchorx="margin"/>
              </v:roundrect>
            </w:pict>
          </mc:Fallback>
        </mc:AlternateContent>
      </w:r>
      <w:r w:rsidRPr="00C31E32">
        <w:drawing>
          <wp:inline distT="0" distB="0" distL="0" distR="0" wp14:anchorId="35929F7D" wp14:editId="1D15983B">
            <wp:extent cx="5612130" cy="2593975"/>
            <wp:effectExtent l="0" t="0" r="7620" b="0"/>
            <wp:docPr id="2110977201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977201" name="Imagen 1" descr="Una captura de pantalla de una computadora&#10;&#10;Descripción generada automáticament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CF5E4" w14:textId="77777777" w:rsidR="00C31E32" w:rsidRDefault="00C31E32" w:rsidP="53272943">
      <w:r>
        <w:rPr>
          <w:noProof/>
        </w:rPr>
        <mc:AlternateContent>
          <mc:Choice Requires="wps">
            <w:drawing>
              <wp:anchor distT="0" distB="0" distL="114300" distR="114300" simplePos="0" relativeHeight="251707405" behindDoc="0" locked="0" layoutInCell="1" allowOverlap="1" wp14:anchorId="01944A3B" wp14:editId="4A3DF60E">
                <wp:simplePos x="0" y="0"/>
                <wp:positionH relativeFrom="margin">
                  <wp:posOffset>1028286</wp:posOffset>
                </wp:positionH>
                <wp:positionV relativeFrom="paragraph">
                  <wp:posOffset>465621</wp:posOffset>
                </wp:positionV>
                <wp:extent cx="421420" cy="143124"/>
                <wp:effectExtent l="0" t="0" r="17145" b="28575"/>
                <wp:wrapNone/>
                <wp:docPr id="631881487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20" cy="14312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E25525" id="Rectangle: Rounded Corners 41" o:spid="_x0000_s1026" style="position:absolute;margin-left:80.95pt;margin-top:36.65pt;width:33.2pt;height:11.25pt;z-index:25170740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" filled="f" strokecolor="#741611 [1604]" strokeweight="2pt">
                <w10:wrap anchorx="margin"/>
              </v:roundrect>
            </w:pict>
          </mc:Fallback>
        </mc:AlternateContent>
      </w:r>
      <w:r w:rsidRPr="00C31E32">
        <w:drawing>
          <wp:inline distT="0" distB="0" distL="0" distR="0" wp14:anchorId="42B08E43" wp14:editId="0FAE37DC">
            <wp:extent cx="5612130" cy="2627630"/>
            <wp:effectExtent l="0" t="0" r="7620" b="1270"/>
            <wp:docPr id="51178552" name="Imagen 1" descr="Interfaz de usuario gráfica, Aplicación, Team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78552" name="Imagen 1" descr="Interfaz de usuario gráfica, Aplicación, Teams&#10;&#10;Descripción generada automáticamente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0470C" w14:textId="77777777" w:rsidR="00C31E32" w:rsidRDefault="00C31E32" w:rsidP="53272943"/>
    <w:p w14:paraId="60DEAD9E" w14:textId="7DB9210D" w:rsidR="00C31E32" w:rsidRDefault="00C31E32" w:rsidP="5327294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1501" behindDoc="0" locked="0" layoutInCell="1" allowOverlap="1" wp14:anchorId="4235EB48" wp14:editId="0501A609">
                <wp:simplePos x="0" y="0"/>
                <wp:positionH relativeFrom="margin">
                  <wp:posOffset>3316605</wp:posOffset>
                </wp:positionH>
                <wp:positionV relativeFrom="paragraph">
                  <wp:posOffset>1037231</wp:posOffset>
                </wp:positionV>
                <wp:extent cx="1112769" cy="143124"/>
                <wp:effectExtent l="0" t="0" r="11430" b="28575"/>
                <wp:wrapNone/>
                <wp:docPr id="1911566932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2769" cy="14312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3BF073" id="Rectangle: Rounded Corners 41" o:spid="_x0000_s1026" style="position:absolute;margin-left:261.15pt;margin-top:81.65pt;width:87.6pt;height:11.25pt;z-index:25171150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" filled="f" strokecolor="#741611 [1604]" strokeweight="2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53" behindDoc="0" locked="0" layoutInCell="1" allowOverlap="1" wp14:anchorId="3CADC214" wp14:editId="0964DE84">
                <wp:simplePos x="0" y="0"/>
                <wp:positionH relativeFrom="margin">
                  <wp:posOffset>3904726</wp:posOffset>
                </wp:positionH>
                <wp:positionV relativeFrom="paragraph">
                  <wp:posOffset>433180</wp:posOffset>
                </wp:positionV>
                <wp:extent cx="421420" cy="143124"/>
                <wp:effectExtent l="0" t="0" r="17145" b="28575"/>
                <wp:wrapNone/>
                <wp:docPr id="670693654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20" cy="14312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A21575" id="Rectangle: Rounded Corners 41" o:spid="_x0000_s1026" style="position:absolute;margin-left:307.45pt;margin-top:34.1pt;width:33.2pt;height:11.25pt;z-index:25170945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" filled="f" strokecolor="#741611 [1604]" strokeweight="2pt">
                <w10:wrap anchorx="margin"/>
              </v:roundrect>
            </w:pict>
          </mc:Fallback>
        </mc:AlternateContent>
      </w:r>
      <w:r w:rsidRPr="00C31E32">
        <w:drawing>
          <wp:inline distT="0" distB="0" distL="0" distR="0" wp14:anchorId="5DA68013" wp14:editId="3596F616">
            <wp:extent cx="5612130" cy="2607945"/>
            <wp:effectExtent l="0" t="0" r="7620" b="1905"/>
            <wp:docPr id="1939786426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786426" name="Imagen 1" descr="Una captura de pantalla de una computadora&#10;&#10;Descripción generada automáticamente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B8716" w14:textId="77777777" w:rsidR="00C31E32" w:rsidRDefault="00C31E32" w:rsidP="53272943"/>
    <w:p w14:paraId="6D468D63" w14:textId="59B768C7" w:rsidR="13EF2A5A" w:rsidRDefault="6F902E27" w:rsidP="53272943">
      <w:r>
        <w:t>Seleccionas el sprint que vas a revisar.</w:t>
      </w:r>
    </w:p>
    <w:p w14:paraId="79D2D06B" w14:textId="0E4B78E6" w:rsidR="02081B1A" w:rsidRDefault="00C31E32" w:rsidP="53272943">
      <w:r>
        <w:rPr>
          <w:noProof/>
        </w:rPr>
        <mc:AlternateContent>
          <mc:Choice Requires="wps">
            <w:drawing>
              <wp:anchor distT="0" distB="0" distL="114300" distR="114300" simplePos="0" relativeHeight="251713549" behindDoc="0" locked="0" layoutInCell="1" allowOverlap="1" wp14:anchorId="0069CF06" wp14:editId="0F20272A">
                <wp:simplePos x="0" y="0"/>
                <wp:positionH relativeFrom="margin">
                  <wp:posOffset>2044452</wp:posOffset>
                </wp:positionH>
                <wp:positionV relativeFrom="paragraph">
                  <wp:posOffset>466752</wp:posOffset>
                </wp:positionV>
                <wp:extent cx="373711" cy="111319"/>
                <wp:effectExtent l="0" t="0" r="26670" b="22225"/>
                <wp:wrapNone/>
                <wp:docPr id="777278855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711" cy="111319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7EA227" id="Rectangle: Rounded Corners 41" o:spid="_x0000_s1026" style="position:absolute;margin-left:161pt;margin-top:36.75pt;width:29.45pt;height:8.75pt;z-index:25171354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" filled="f" strokecolor="#741611 [1604]" strokeweight="2pt">
                <w10:wrap anchorx="margin"/>
              </v:roundrect>
            </w:pict>
          </mc:Fallback>
        </mc:AlternateContent>
      </w:r>
      <w:r w:rsidRPr="00C31E32">
        <w:drawing>
          <wp:inline distT="0" distB="0" distL="0" distR="0" wp14:anchorId="3B41F598" wp14:editId="0099DBE5">
            <wp:extent cx="5612130" cy="1903730"/>
            <wp:effectExtent l="0" t="0" r="7620" b="1270"/>
            <wp:docPr id="153148784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48784" name="Imagen 1" descr="Interfaz de usuario gráfica, Texto, Aplicación&#10;&#10;Descripción generada automáticamente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0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4339F" w14:textId="77777777" w:rsidR="00C31E32" w:rsidRDefault="00C31E32" w:rsidP="53272943"/>
    <w:p w14:paraId="1DB431F9" w14:textId="50A65E54" w:rsidR="00C31E32" w:rsidRDefault="00C31E32" w:rsidP="53272943">
      <w:r w:rsidRPr="00C31E32">
        <w:lastRenderedPageBreak/>
        <w:drawing>
          <wp:inline distT="0" distB="0" distL="0" distR="0" wp14:anchorId="197DA771" wp14:editId="7302CA59">
            <wp:extent cx="5612130" cy="2553970"/>
            <wp:effectExtent l="0" t="0" r="7620" b="0"/>
            <wp:docPr id="552329410" name="Imagen 1" descr="Interfaz de usuario gráfica, 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329410" name="Imagen 1" descr="Interfaz de usuario gráfica, Gráfico&#10;&#10;Descripción generada automáticament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5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6F5F9" w14:textId="4D199A6A" w:rsidR="42FDA93B" w:rsidRDefault="42FDA93B" w:rsidP="53272943"/>
    <w:p w14:paraId="384D07C1" w14:textId="5E31A7CC" w:rsidR="005E6523" w:rsidRDefault="24CE3EF9" w:rsidP="43FF3982">
      <w:pPr>
        <w:pStyle w:val="Ttulo3"/>
        <w:numPr>
          <w:ilvl w:val="2"/>
          <w:numId w:val="3"/>
        </w:numPr>
        <w:spacing w:before="0"/>
        <w:ind w:left="284" w:hanging="284"/>
        <w:rPr>
          <w:lang w:val="es-ES"/>
        </w:rPr>
      </w:pPr>
      <w:bookmarkStart w:id="18" w:name="_Toc180226835"/>
      <w:r w:rsidRPr="53272943">
        <w:rPr>
          <w:lang w:val="es-ES"/>
        </w:rPr>
        <w:lastRenderedPageBreak/>
        <w:t xml:space="preserve">Puntos de historia </w:t>
      </w:r>
      <w:r w:rsidR="0FEE4E34" w:rsidRPr="53272943">
        <w:rPr>
          <w:lang w:val="es-ES"/>
        </w:rPr>
        <w:t>del Sprint actual</w:t>
      </w:r>
      <w:bookmarkEnd w:id="18"/>
    </w:p>
    <w:p w14:paraId="2D349AD8" w14:textId="04A12047" w:rsidR="53272943" w:rsidRDefault="00CA61EF" w:rsidP="53272943">
      <w:pPr>
        <w:rPr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93" behindDoc="0" locked="0" layoutInCell="1" allowOverlap="1" wp14:anchorId="345FFC5D" wp14:editId="4D4E6C68">
                <wp:simplePos x="0" y="0"/>
                <wp:positionH relativeFrom="margin">
                  <wp:posOffset>41993</wp:posOffset>
                </wp:positionH>
                <wp:positionV relativeFrom="paragraph">
                  <wp:posOffset>3889982</wp:posOffset>
                </wp:positionV>
                <wp:extent cx="373711" cy="111319"/>
                <wp:effectExtent l="0" t="0" r="26670" b="22225"/>
                <wp:wrapNone/>
                <wp:docPr id="1127960332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711" cy="111319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A356AC" id="Rectangle: Rounded Corners 41" o:spid="_x0000_s1026" style="position:absolute;margin-left:3.3pt;margin-top:306.3pt;width:29.45pt;height:8.75pt;z-index:25171969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" filled="f" strokecolor="#741611 [1604]" strokeweight="2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45" behindDoc="0" locked="0" layoutInCell="1" allowOverlap="1" wp14:anchorId="05EE87B8" wp14:editId="79EFEE97">
                <wp:simplePos x="0" y="0"/>
                <wp:positionH relativeFrom="margin">
                  <wp:posOffset>25980</wp:posOffset>
                </wp:positionH>
                <wp:positionV relativeFrom="paragraph">
                  <wp:posOffset>3206474</wp:posOffset>
                </wp:positionV>
                <wp:extent cx="373711" cy="111319"/>
                <wp:effectExtent l="0" t="0" r="26670" b="22225"/>
                <wp:wrapNone/>
                <wp:docPr id="1125030118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711" cy="111319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878766" id="Rectangle: Rounded Corners 41" o:spid="_x0000_s1026" style="position:absolute;margin-left:2.05pt;margin-top:252.5pt;width:29.45pt;height:8.75pt;z-index:25171764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" filled="f" strokecolor="#741611 [1604]" strokeweight="2pt">
                <w10:wrap anchorx="margin"/>
              </v:roundrect>
            </w:pict>
          </mc:Fallback>
        </mc:AlternateContent>
      </w:r>
      <w:r w:rsidR="00C31E32">
        <w:rPr>
          <w:noProof/>
        </w:rPr>
        <mc:AlternateContent>
          <mc:Choice Requires="wps">
            <w:drawing>
              <wp:anchor distT="0" distB="0" distL="114300" distR="114300" simplePos="0" relativeHeight="251715597" behindDoc="0" locked="0" layoutInCell="1" allowOverlap="1" wp14:anchorId="06D2B040" wp14:editId="37EB0479">
                <wp:simplePos x="0" y="0"/>
                <wp:positionH relativeFrom="margin">
                  <wp:posOffset>88099</wp:posOffset>
                </wp:positionH>
                <wp:positionV relativeFrom="paragraph">
                  <wp:posOffset>650102</wp:posOffset>
                </wp:positionV>
                <wp:extent cx="373711" cy="111319"/>
                <wp:effectExtent l="0" t="0" r="26670" b="22225"/>
                <wp:wrapNone/>
                <wp:docPr id="1505886948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711" cy="111319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2242DD" id="Rectangle: Rounded Corners 41" o:spid="_x0000_s1026" style="position:absolute;margin-left:6.95pt;margin-top:51.2pt;width:29.45pt;height:8.75pt;z-index:25171559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" filled="f" strokecolor="#741611 [1604]" strokeweight="2pt">
                <w10:wrap anchorx="margin"/>
              </v:roundrect>
            </w:pict>
          </mc:Fallback>
        </mc:AlternateContent>
      </w:r>
      <w:r w:rsidR="00C31E32" w:rsidRPr="00C31E32">
        <w:rPr>
          <w:lang w:val="es-ES"/>
        </w:rPr>
        <w:drawing>
          <wp:inline distT="0" distB="0" distL="0" distR="0" wp14:anchorId="7BF1CDC6" wp14:editId="304D4280">
            <wp:extent cx="5612130" cy="2532380"/>
            <wp:effectExtent l="0" t="0" r="7620" b="1270"/>
            <wp:docPr id="96478041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780419" name="Imagen 1" descr="Interfaz de usuario gráfica, Texto, Aplicación&#10;&#10;Descripción generada automáticamente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A61EF">
        <w:rPr>
          <w:lang w:val="es-ES"/>
        </w:rPr>
        <w:drawing>
          <wp:inline distT="0" distB="0" distL="0" distR="0" wp14:anchorId="5A356459" wp14:editId="52BB75B4">
            <wp:extent cx="5612130" cy="2600325"/>
            <wp:effectExtent l="0" t="0" r="7620" b="9525"/>
            <wp:docPr id="13933584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358445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E425E" w14:textId="6C2653A9" w:rsidR="00CA61EF" w:rsidRDefault="00CA61EF" w:rsidP="53272943">
      <w:pPr>
        <w:rPr>
          <w:lang w:val="es-E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41" behindDoc="0" locked="0" layoutInCell="1" allowOverlap="1" wp14:anchorId="15645E0D" wp14:editId="5CD5F999">
                <wp:simplePos x="0" y="0"/>
                <wp:positionH relativeFrom="margin">
                  <wp:posOffset>1137589</wp:posOffset>
                </wp:positionH>
                <wp:positionV relativeFrom="paragraph">
                  <wp:posOffset>468630</wp:posOffset>
                </wp:positionV>
                <wp:extent cx="373711" cy="111319"/>
                <wp:effectExtent l="0" t="0" r="26670" b="22225"/>
                <wp:wrapNone/>
                <wp:docPr id="1376297811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711" cy="111319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808092" id="Rectangle: Rounded Corners 41" o:spid="_x0000_s1026" style="position:absolute;margin-left:89.55pt;margin-top:36.9pt;width:29.45pt;height:8.75pt;z-index:2517217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" filled="f" strokecolor="#741611 [1604]" strokeweight="2pt">
                <w10:wrap anchorx="margin"/>
              </v:roundrect>
            </w:pict>
          </mc:Fallback>
        </mc:AlternateContent>
      </w:r>
      <w:r w:rsidRPr="00CA61EF">
        <w:rPr>
          <w:lang w:val="es-ES"/>
        </w:rPr>
        <w:drawing>
          <wp:inline distT="0" distB="0" distL="0" distR="0" wp14:anchorId="4FAD81C1" wp14:editId="737A5D00">
            <wp:extent cx="5612130" cy="2604135"/>
            <wp:effectExtent l="0" t="0" r="7620" b="5715"/>
            <wp:docPr id="1991209632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209632" name="Imagen 1" descr="Una captura de pantalla de una computadora&#10;&#10;Descripción generada automáticamente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031DC" w14:textId="5A7C243F" w:rsidR="34F0956C" w:rsidRDefault="34F0956C" w:rsidP="53272943"/>
    <w:p w14:paraId="2F7285E1" w14:textId="3B14AD19" w:rsidR="34F0956C" w:rsidRPr="00CA61EF" w:rsidRDefault="00CA61EF" w:rsidP="53272943">
      <w:pPr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37" behindDoc="0" locked="0" layoutInCell="1" allowOverlap="1" wp14:anchorId="0DCC48FA" wp14:editId="234166E9">
                <wp:simplePos x="0" y="0"/>
                <wp:positionH relativeFrom="margin">
                  <wp:posOffset>3332480</wp:posOffset>
                </wp:positionH>
                <wp:positionV relativeFrom="paragraph">
                  <wp:posOffset>1057606</wp:posOffset>
                </wp:positionV>
                <wp:extent cx="1065475" cy="150550"/>
                <wp:effectExtent l="0" t="0" r="20955" b="20955"/>
                <wp:wrapNone/>
                <wp:docPr id="1848221373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5475" cy="1505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5B3E2F" id="Rectangle: Rounded Corners 41" o:spid="_x0000_s1026" style="position:absolute;margin-left:262.4pt;margin-top:83.3pt;width:83.9pt;height:11.85pt;z-index:25172583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" filled="f" strokecolor="#741611 [1604]" strokeweight="2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89" behindDoc="0" locked="0" layoutInCell="1" allowOverlap="1" wp14:anchorId="29C87038" wp14:editId="457B01D6">
                <wp:simplePos x="0" y="0"/>
                <wp:positionH relativeFrom="margin">
                  <wp:posOffset>3903649</wp:posOffset>
                </wp:positionH>
                <wp:positionV relativeFrom="paragraph">
                  <wp:posOffset>452755</wp:posOffset>
                </wp:positionV>
                <wp:extent cx="413137" cy="151075"/>
                <wp:effectExtent l="0" t="0" r="25400" b="20955"/>
                <wp:wrapNone/>
                <wp:docPr id="1569799600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137" cy="1510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C42AB8" id="Rectangle: Rounded Corners 41" o:spid="_x0000_s1026" style="position:absolute;margin-left:307.35pt;margin-top:35.65pt;width:32.55pt;height:11.9pt;z-index:25172378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" filled="f" strokecolor="#741611 [1604]" strokeweight="2pt">
                <w10:wrap anchorx="margin"/>
              </v:roundrect>
            </w:pict>
          </mc:Fallback>
        </mc:AlternateContent>
      </w:r>
      <w:r w:rsidRPr="00CA61EF">
        <w:rPr>
          <w:b/>
          <w:bCs/>
        </w:rPr>
        <w:drawing>
          <wp:inline distT="0" distB="0" distL="0" distR="0" wp14:anchorId="3F91E1C9" wp14:editId="39394829">
            <wp:extent cx="5612130" cy="2630805"/>
            <wp:effectExtent l="0" t="0" r="7620" b="0"/>
            <wp:docPr id="177869528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69528" name="Imagen 1" descr="Una captura de pantalla de una computadora&#10;&#10;Descripción generada automáticamente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B3C28" w14:textId="60DD3BE4" w:rsidR="34F0956C" w:rsidRDefault="34F0956C" w:rsidP="53272943">
      <w:r>
        <w:t>Seleccionas el sprint en el que estás trabajando actualmente.</w:t>
      </w:r>
    </w:p>
    <w:p w14:paraId="5BFE0E12" w14:textId="53F31327" w:rsidR="53272943" w:rsidRDefault="00573F1D" w:rsidP="53272943">
      <w:r w:rsidRPr="53272943">
        <w:rPr>
          <w:color w:val="FF0000"/>
        </w:rPr>
        <w:t xml:space="preserve">Pendiente tener habilitada la columna de </w:t>
      </w:r>
      <w:proofErr w:type="spellStart"/>
      <w:r w:rsidRPr="53272943">
        <w:rPr>
          <w:color w:val="FF0000"/>
        </w:rPr>
        <w:t>story</w:t>
      </w:r>
      <w:proofErr w:type="spellEnd"/>
      <w:r w:rsidRPr="53272943">
        <w:rPr>
          <w:color w:val="FF0000"/>
        </w:rPr>
        <w:t xml:space="preserve"> </w:t>
      </w:r>
      <w:proofErr w:type="spellStart"/>
      <w:r w:rsidRPr="53272943">
        <w:rPr>
          <w:color w:val="FF0000"/>
        </w:rPr>
        <w:t>point</w:t>
      </w:r>
      <w:proofErr w:type="spellEnd"/>
      <w:r w:rsidRPr="53272943">
        <w:rPr>
          <w:color w:val="FF0000"/>
        </w:rPr>
        <w:t xml:space="preserve"> para ver la grafica</w:t>
      </w:r>
    </w:p>
    <w:p w14:paraId="37385F9B" w14:textId="19A8E40D" w:rsidR="53272943" w:rsidRDefault="53272943" w:rsidP="53272943">
      <w:pPr>
        <w:rPr>
          <w:lang w:val="es-ES"/>
        </w:rPr>
      </w:pPr>
    </w:p>
    <w:p w14:paraId="2A5924C2" w14:textId="232A31C2" w:rsidR="004E38E0" w:rsidRPr="005E6523" w:rsidRDefault="3939D036" w:rsidP="43FF3982">
      <w:pPr>
        <w:pStyle w:val="Ttulo3"/>
        <w:numPr>
          <w:ilvl w:val="2"/>
          <w:numId w:val="3"/>
        </w:numPr>
        <w:spacing w:before="0"/>
        <w:ind w:left="284" w:hanging="284"/>
        <w:rPr>
          <w:lang w:val="es-ES"/>
        </w:rPr>
      </w:pPr>
      <w:bookmarkStart w:id="19" w:name="_Toc180226836"/>
      <w:r w:rsidRPr="53272943">
        <w:rPr>
          <w:lang w:val="es-ES"/>
        </w:rPr>
        <w:t>Puntos de historia del Sprint anterior</w:t>
      </w:r>
      <w:bookmarkEnd w:id="19"/>
    </w:p>
    <w:p w14:paraId="0918E39B" w14:textId="25EE660A" w:rsidR="491C89D1" w:rsidRDefault="491C89D1" w:rsidP="53272943"/>
    <w:p w14:paraId="13B04A1A" w14:textId="1F15AF6B" w:rsidR="491C89D1" w:rsidRDefault="002D093B" w:rsidP="5327294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7885" behindDoc="0" locked="0" layoutInCell="1" allowOverlap="1" wp14:anchorId="1DF76D3F" wp14:editId="4EEF542B">
                <wp:simplePos x="0" y="0"/>
                <wp:positionH relativeFrom="margin">
                  <wp:align>left</wp:align>
                </wp:positionH>
                <wp:positionV relativeFrom="paragraph">
                  <wp:posOffset>655817</wp:posOffset>
                </wp:positionV>
                <wp:extent cx="413137" cy="151075"/>
                <wp:effectExtent l="0" t="0" r="25400" b="20955"/>
                <wp:wrapNone/>
                <wp:docPr id="878304430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137" cy="1510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FA95F5" id="Rectangle: Rounded Corners 41" o:spid="_x0000_s1026" style="position:absolute;margin-left:0;margin-top:51.65pt;width:32.55pt;height:11.9pt;z-index:251727885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" filled="f" strokecolor="#741611 [1604]" strokeweight="2pt">
                <w10:wrap anchorx="margin"/>
              </v:roundrect>
            </w:pict>
          </mc:Fallback>
        </mc:AlternateContent>
      </w:r>
      <w:r w:rsidRPr="002D093B">
        <w:drawing>
          <wp:inline distT="0" distB="0" distL="0" distR="0" wp14:anchorId="671DA444" wp14:editId="583EB193">
            <wp:extent cx="5612130" cy="2552065"/>
            <wp:effectExtent l="0" t="0" r="7620" b="635"/>
            <wp:docPr id="1725125018" name="Imagen 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125018" name="Imagen 1" descr="Interfaz de usuario gráfica, Texto, Aplicación, Correo electrónico&#10;&#10;Descripción generada automáticamente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BD020" w14:textId="30DCDEC9" w:rsidR="002D093B" w:rsidRDefault="002D093B" w:rsidP="53272943">
      <w:r>
        <w:rPr>
          <w:noProof/>
        </w:rPr>
        <mc:AlternateContent>
          <mc:Choice Requires="wps">
            <w:drawing>
              <wp:anchor distT="0" distB="0" distL="114300" distR="114300" simplePos="0" relativeHeight="251731981" behindDoc="0" locked="0" layoutInCell="1" allowOverlap="1" wp14:anchorId="35DA9566" wp14:editId="245BA24F">
                <wp:simplePos x="0" y="0"/>
                <wp:positionH relativeFrom="margin">
                  <wp:posOffset>9911</wp:posOffset>
                </wp:positionH>
                <wp:positionV relativeFrom="paragraph">
                  <wp:posOffset>1301998</wp:posOffset>
                </wp:positionV>
                <wp:extent cx="413137" cy="151075"/>
                <wp:effectExtent l="0" t="0" r="25400" b="20955"/>
                <wp:wrapNone/>
                <wp:docPr id="2076544444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137" cy="1510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3BD4DB" id="Rectangle: Rounded Corners 41" o:spid="_x0000_s1026" style="position:absolute;margin-left:.8pt;margin-top:102.5pt;width:32.55pt;height:11.9pt;z-index:25173198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" filled="f" strokecolor="#741611 [1604]" strokeweight="2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33" behindDoc="0" locked="0" layoutInCell="1" allowOverlap="1" wp14:anchorId="27579AB6" wp14:editId="0842AE69">
                <wp:simplePos x="0" y="0"/>
                <wp:positionH relativeFrom="margin">
                  <wp:align>left</wp:align>
                </wp:positionH>
                <wp:positionV relativeFrom="paragraph">
                  <wp:posOffset>640880</wp:posOffset>
                </wp:positionV>
                <wp:extent cx="413137" cy="151075"/>
                <wp:effectExtent l="0" t="0" r="25400" b="20955"/>
                <wp:wrapNone/>
                <wp:docPr id="291479559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137" cy="1510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CE04FA" id="Rectangle: Rounded Corners 41" o:spid="_x0000_s1026" style="position:absolute;margin-left:0;margin-top:50.45pt;width:32.55pt;height:11.9pt;z-index:25172993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" filled="f" strokecolor="#741611 [1604]" strokeweight="2pt">
                <w10:wrap anchorx="margin"/>
              </v:roundrect>
            </w:pict>
          </mc:Fallback>
        </mc:AlternateContent>
      </w:r>
      <w:r w:rsidRPr="002D093B">
        <w:drawing>
          <wp:inline distT="0" distB="0" distL="0" distR="0" wp14:anchorId="55C01145" wp14:editId="64604A7B">
            <wp:extent cx="5612130" cy="2593340"/>
            <wp:effectExtent l="0" t="0" r="7620" b="0"/>
            <wp:docPr id="628756404" name="Imagen 1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756404" name="Imagen 1" descr="Una captura de pantalla de una computadora&#10;&#10;Descripción generada automáticamente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19135" w14:textId="26EAECC8" w:rsidR="002D093B" w:rsidRDefault="002D093B" w:rsidP="5327294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6077" behindDoc="0" locked="0" layoutInCell="1" allowOverlap="1" wp14:anchorId="50E2FC4A" wp14:editId="668DEE21">
                <wp:simplePos x="0" y="0"/>
                <wp:positionH relativeFrom="margin">
                  <wp:posOffset>3332839</wp:posOffset>
                </wp:positionH>
                <wp:positionV relativeFrom="paragraph">
                  <wp:posOffset>1403295</wp:posOffset>
                </wp:positionV>
                <wp:extent cx="381663" cy="134592"/>
                <wp:effectExtent l="0" t="0" r="18415" b="18415"/>
                <wp:wrapNone/>
                <wp:docPr id="992926427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63" cy="134592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8FC4D7" id="Rectangle: Rounded Corners 41" o:spid="_x0000_s1026" style="position:absolute;margin-left:262.45pt;margin-top:110.5pt;width:30.05pt;height:10.6pt;z-index:25173607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" filled="f" strokecolor="#741611 [1604]" strokeweight="2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29" behindDoc="0" locked="0" layoutInCell="1" allowOverlap="1" wp14:anchorId="65DCA220" wp14:editId="596312DA">
                <wp:simplePos x="0" y="0"/>
                <wp:positionH relativeFrom="margin">
                  <wp:posOffset>3960495</wp:posOffset>
                </wp:positionH>
                <wp:positionV relativeFrom="paragraph">
                  <wp:posOffset>695629</wp:posOffset>
                </wp:positionV>
                <wp:extent cx="341547" cy="119270"/>
                <wp:effectExtent l="0" t="0" r="20955" b="14605"/>
                <wp:wrapNone/>
                <wp:docPr id="501590220" name="Rectangle: Rounded Corner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547" cy="11927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78805" id="Rectangle: Rounded Corners 41" o:spid="_x0000_s1026" style="position:absolute;margin-left:311.85pt;margin-top:54.75pt;width:26.9pt;height:9.4pt;z-index:25173402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" filled="f" strokecolor="#741611 [1604]" strokeweight="2pt">
                <w10:wrap anchorx="margin"/>
              </v:roundrect>
            </w:pict>
          </mc:Fallback>
        </mc:AlternateContent>
      </w:r>
      <w:r w:rsidRPr="002D093B">
        <w:drawing>
          <wp:inline distT="0" distB="0" distL="0" distR="0" wp14:anchorId="1B7239E6" wp14:editId="240392EC">
            <wp:extent cx="5612130" cy="2593340"/>
            <wp:effectExtent l="0" t="0" r="7620" b="0"/>
            <wp:docPr id="1229770124" name="Imagen 1" descr="Una captura de pantalla de una red socia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770124" name="Imagen 1" descr="Una captura de pantalla de una red social&#10;&#10;Descripción generada automáticamente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A9161" w14:textId="5E593ACC" w:rsidR="491C89D1" w:rsidRDefault="491C89D1" w:rsidP="53272943">
      <w:r>
        <w:t>Seleccionas el sprint anterior al que estas labrondo.</w:t>
      </w:r>
    </w:p>
    <w:p w14:paraId="317C6E5D" w14:textId="7BF28FB2" w:rsidR="53272943" w:rsidRDefault="53272943" w:rsidP="53272943"/>
    <w:p w14:paraId="0538BF4F" w14:textId="1086EC2D" w:rsidR="491C89D1" w:rsidRDefault="491C89D1" w:rsidP="53272943">
      <w:r w:rsidRPr="53272943">
        <w:rPr>
          <w:color w:val="FF0000"/>
        </w:rPr>
        <w:t>Pendiente tener habilitada la columna de story point para ver la grafica</w:t>
      </w:r>
    </w:p>
    <w:p w14:paraId="2C4592DB" w14:textId="7215AF17" w:rsidR="53272943" w:rsidRDefault="53272943" w:rsidP="53272943">
      <w:pPr>
        <w:rPr>
          <w:lang w:val="es-ES"/>
        </w:rPr>
      </w:pPr>
    </w:p>
    <w:p w14:paraId="6D509111" w14:textId="63D2060B" w:rsidR="007821C1" w:rsidRDefault="737936D1" w:rsidP="00C815E1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20" w:name="_Toc180226837"/>
      <w:r w:rsidRPr="53272943">
        <w:rPr>
          <w:lang w:val="es-ES"/>
        </w:rPr>
        <w:t>Markdown</w:t>
      </w:r>
      <w:bookmarkEnd w:id="20"/>
    </w:p>
    <w:p w14:paraId="6ED0C1C4" w14:textId="5B5F81A3" w:rsidR="00E67DBA" w:rsidRDefault="261729EA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21" w:name="_Toc180226838"/>
      <w:r w:rsidRPr="53272943">
        <w:rPr>
          <w:lang w:val="es-ES"/>
        </w:rPr>
        <w:t>Velocidad</w:t>
      </w:r>
      <w:bookmarkEnd w:id="21"/>
    </w:p>
    <w:p w14:paraId="490EF8DB" w14:textId="5F900B62" w:rsidR="00A9627B" w:rsidRDefault="261729EA" w:rsidP="43FF3982">
      <w:pPr>
        <w:pStyle w:val="Ttulo3"/>
        <w:numPr>
          <w:ilvl w:val="2"/>
          <w:numId w:val="3"/>
        </w:numPr>
        <w:spacing w:before="0"/>
        <w:ind w:left="284" w:hanging="284"/>
        <w:rPr>
          <w:lang w:val="es-ES"/>
        </w:rPr>
      </w:pPr>
      <w:bookmarkStart w:id="22" w:name="_Toc180226839"/>
      <w:r w:rsidRPr="53272943">
        <w:rPr>
          <w:lang w:val="es-ES"/>
        </w:rPr>
        <w:t>Velocidad del equipo</w:t>
      </w:r>
      <w:bookmarkEnd w:id="22"/>
    </w:p>
    <w:p w14:paraId="5793EA07" w14:textId="03834446" w:rsidR="00A9627B" w:rsidRDefault="261729EA" w:rsidP="43FF3982">
      <w:pPr>
        <w:pStyle w:val="Ttulo3"/>
        <w:numPr>
          <w:ilvl w:val="2"/>
          <w:numId w:val="3"/>
        </w:numPr>
        <w:spacing w:before="0"/>
        <w:ind w:left="284" w:hanging="284"/>
        <w:rPr>
          <w:lang w:val="es-ES"/>
        </w:rPr>
      </w:pPr>
      <w:bookmarkStart w:id="23" w:name="_Toc180226840"/>
      <w:r w:rsidRPr="53272943">
        <w:rPr>
          <w:lang w:val="es-ES"/>
        </w:rPr>
        <w:t>Velocidad de desarrollo</w:t>
      </w:r>
      <w:bookmarkEnd w:id="23"/>
    </w:p>
    <w:p w14:paraId="495B3DA7" w14:textId="181D7439" w:rsidR="00A9627B" w:rsidRDefault="762B515F" w:rsidP="00C815E1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24" w:name="_Toc180226841"/>
      <w:r w:rsidRPr="53272943">
        <w:rPr>
          <w:lang w:val="es-ES"/>
        </w:rPr>
        <w:t>Burndown</w:t>
      </w:r>
      <w:bookmarkEnd w:id="24"/>
    </w:p>
    <w:p w14:paraId="621FF3ED" w14:textId="0917418B" w:rsidR="00862274" w:rsidRDefault="762B515F" w:rsidP="00C815E1">
      <w:pPr>
        <w:pStyle w:val="Ttulo3"/>
        <w:numPr>
          <w:ilvl w:val="2"/>
          <w:numId w:val="3"/>
        </w:numPr>
        <w:spacing w:before="0"/>
        <w:ind w:left="284" w:hanging="284"/>
        <w:rPr>
          <w:lang w:val="es-ES"/>
        </w:rPr>
      </w:pPr>
      <w:bookmarkStart w:id="25" w:name="_Toc180226842"/>
      <w:r w:rsidRPr="53272943">
        <w:rPr>
          <w:lang w:val="es-ES"/>
        </w:rPr>
        <w:t>Burndown del equipo</w:t>
      </w:r>
      <w:bookmarkEnd w:id="25"/>
    </w:p>
    <w:p w14:paraId="5C56EA1D" w14:textId="7B42456B" w:rsidR="00862274" w:rsidRDefault="762B515F" w:rsidP="00C815E1">
      <w:pPr>
        <w:pStyle w:val="Ttulo3"/>
        <w:numPr>
          <w:ilvl w:val="2"/>
          <w:numId w:val="3"/>
        </w:numPr>
        <w:spacing w:before="0"/>
        <w:ind w:left="284" w:hanging="284"/>
        <w:rPr>
          <w:lang w:val="es-ES"/>
        </w:rPr>
      </w:pPr>
      <w:bookmarkStart w:id="26" w:name="_Toc180226843"/>
      <w:r w:rsidRPr="53272943">
        <w:rPr>
          <w:lang w:val="es-ES"/>
        </w:rPr>
        <w:t>Burndown de desarrollo</w:t>
      </w:r>
      <w:bookmarkEnd w:id="26"/>
    </w:p>
    <w:p w14:paraId="5F9162D8" w14:textId="5D7F6621" w:rsidR="00862274" w:rsidRDefault="762B515F" w:rsidP="00C815E1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27" w:name="_Toc180226844"/>
      <w:r w:rsidRPr="53272943">
        <w:rPr>
          <w:lang w:val="es-ES"/>
        </w:rPr>
        <w:t>C</w:t>
      </w:r>
      <w:r w:rsidR="3939D036" w:rsidRPr="53272943">
        <w:rPr>
          <w:lang w:val="es-ES"/>
        </w:rPr>
        <w:t>ycle Time</w:t>
      </w:r>
      <w:bookmarkEnd w:id="27"/>
    </w:p>
    <w:p w14:paraId="0C5178BD" w14:textId="44105503" w:rsidR="004E38E0" w:rsidRDefault="3939D036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28" w:name="_Toc180226845"/>
      <w:r w:rsidRPr="53272943">
        <w:rPr>
          <w:lang w:val="es-ES"/>
        </w:rPr>
        <w:t>Lead Time</w:t>
      </w:r>
      <w:bookmarkEnd w:id="28"/>
    </w:p>
    <w:p w14:paraId="0B411D3A" w14:textId="4AF1BC4B" w:rsidR="004E38E0" w:rsidRDefault="081E9856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29" w:name="_Toc180226846"/>
      <w:r w:rsidRPr="53272943">
        <w:rPr>
          <w:lang w:val="es-ES"/>
        </w:rPr>
        <w:t>Bug</w:t>
      </w:r>
      <w:bookmarkEnd w:id="29"/>
    </w:p>
    <w:p w14:paraId="1F759558" w14:textId="6518B3AA" w:rsidR="00217E4D" w:rsidRDefault="081E9856" w:rsidP="43FF3982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30" w:name="_Toc180226847"/>
      <w:r w:rsidRPr="53272943">
        <w:rPr>
          <w:lang w:val="es-ES"/>
        </w:rPr>
        <w:t>Issues</w:t>
      </w:r>
      <w:bookmarkEnd w:id="30"/>
    </w:p>
    <w:p w14:paraId="7AEAA72C" w14:textId="663D0FC2" w:rsidR="00217E4D" w:rsidRPr="00A9627B" w:rsidRDefault="081E9856" w:rsidP="00C815E1">
      <w:pPr>
        <w:pStyle w:val="Ttulo2"/>
        <w:numPr>
          <w:ilvl w:val="1"/>
          <w:numId w:val="3"/>
        </w:numPr>
        <w:spacing w:before="0"/>
        <w:ind w:left="284" w:hanging="284"/>
        <w:rPr>
          <w:lang w:val="es-ES"/>
        </w:rPr>
      </w:pPr>
      <w:bookmarkStart w:id="31" w:name="_Toc180226848"/>
      <w:r w:rsidRPr="53272943">
        <w:rPr>
          <w:lang w:val="es-ES"/>
        </w:rPr>
        <w:t>Stoppers</w:t>
      </w:r>
      <w:bookmarkEnd w:id="31"/>
    </w:p>
    <w:p w14:paraId="27A64D43" w14:textId="08A2D75D" w:rsidR="00AA5226" w:rsidRDefault="00AA5226" w:rsidP="00AA5226">
      <w:pPr>
        <w:ind w:left="360"/>
        <w:rPr>
          <w:lang w:val="es-ES_tradnl"/>
        </w:rPr>
      </w:pPr>
    </w:p>
    <w:p w14:paraId="5821983C" w14:textId="77777777" w:rsidR="00062387" w:rsidRDefault="00062387" w:rsidP="00AA5226">
      <w:pPr>
        <w:ind w:left="360"/>
        <w:rPr>
          <w:lang w:val="es-ES_tradnl"/>
        </w:rPr>
      </w:pPr>
    </w:p>
    <w:p w14:paraId="191DA04D" w14:textId="77777777" w:rsidR="00062387" w:rsidRDefault="00062387" w:rsidP="00AA5226">
      <w:pPr>
        <w:ind w:left="360"/>
        <w:rPr>
          <w:lang w:val="es-ES_tradnl"/>
        </w:rPr>
      </w:pPr>
    </w:p>
    <w:p w14:paraId="058A7D5D" w14:textId="77777777" w:rsidR="00062387" w:rsidRDefault="00062387" w:rsidP="00AA5226">
      <w:pPr>
        <w:ind w:left="360"/>
        <w:rPr>
          <w:lang w:val="es-ES_tradnl"/>
        </w:rPr>
      </w:pPr>
    </w:p>
    <w:p w14:paraId="33472BD0" w14:textId="77777777" w:rsidR="003E2ED2" w:rsidRPr="00AA5226" w:rsidRDefault="003E2ED2" w:rsidP="00573F1D">
      <w:pPr>
        <w:rPr>
          <w:lang w:val="es-ES_tradnl"/>
        </w:rPr>
      </w:pPr>
    </w:p>
    <w:p w14:paraId="23244549" w14:textId="1185BE3F" w:rsidR="00AA5226" w:rsidRDefault="7C7F2D01" w:rsidP="00732672">
      <w:pPr>
        <w:pStyle w:val="Ttulo1"/>
        <w:numPr>
          <w:ilvl w:val="0"/>
          <w:numId w:val="3"/>
        </w:numPr>
        <w:ind w:left="284" w:hanging="284"/>
        <w:jc w:val="left"/>
        <w:rPr>
          <w:lang w:val="es-ES"/>
        </w:rPr>
      </w:pPr>
      <w:bookmarkStart w:id="32" w:name="_Toc180226849"/>
      <w:r w:rsidRPr="53272943">
        <w:rPr>
          <w:lang w:val="es-ES"/>
        </w:rPr>
        <w:lastRenderedPageBreak/>
        <w:t>Dashboard Estándar</w:t>
      </w:r>
      <w:bookmarkEnd w:id="32"/>
    </w:p>
    <w:p w14:paraId="38775D84" w14:textId="70696476" w:rsidR="00062387" w:rsidRPr="00062387" w:rsidRDefault="00062387" w:rsidP="00062387">
      <w:pPr>
        <w:rPr>
          <w:lang w:val="es-ES"/>
        </w:rPr>
      </w:pPr>
      <w:r w:rsidRPr="34A7A4F0">
        <w:rPr>
          <w:lang w:val="es-ES"/>
        </w:rPr>
        <w:t xml:space="preserve">A </w:t>
      </w:r>
      <w:r w:rsidR="003E2ED2" w:rsidRPr="34A7A4F0">
        <w:rPr>
          <w:lang w:val="es-ES"/>
        </w:rPr>
        <w:t>continuación,</w:t>
      </w:r>
      <w:r w:rsidRPr="34A7A4F0">
        <w:rPr>
          <w:lang w:val="es-ES"/>
        </w:rPr>
        <w:t xml:space="preserve"> se presenta el resultado final luego de seguir los pasos para la creación y configuración del Dashboard </w:t>
      </w:r>
      <w:r w:rsidR="00B56CE6" w:rsidRPr="34A7A4F0">
        <w:rPr>
          <w:lang w:val="es-ES"/>
        </w:rPr>
        <w:t>estándar</w:t>
      </w:r>
      <w:r w:rsidRPr="34A7A4F0">
        <w:rPr>
          <w:lang w:val="es-ES"/>
        </w:rPr>
        <w:t xml:space="preserve"> para los equipos.</w:t>
      </w:r>
    </w:p>
    <w:p w14:paraId="7F6B15AF" w14:textId="736E8A8D" w:rsidR="00732672" w:rsidRPr="00732672" w:rsidRDefault="00573F1D" w:rsidP="00732672">
      <w:pPr>
        <w:rPr>
          <w:lang w:val="es-ES_tradnl"/>
        </w:rPr>
      </w:pPr>
      <w:r w:rsidRPr="00573F1D">
        <w:rPr>
          <w:lang w:val="es-ES_tradnl"/>
        </w:rPr>
        <w:drawing>
          <wp:inline distT="0" distB="0" distL="0" distR="0" wp14:anchorId="72C6272D" wp14:editId="317790D8">
            <wp:extent cx="5612130" cy="3955415"/>
            <wp:effectExtent l="0" t="0" r="7620" b="6985"/>
            <wp:docPr id="1209882187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882187" name="Imagen 1" descr="Interfaz de usuario gráfica, Aplicación&#10;&#10;Descripción generada automáticamente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B1409" w14:textId="45907A97" w:rsidR="004D4AD3" w:rsidRDefault="004D4AD3" w:rsidP="004D4AD3">
      <w:pPr>
        <w:tabs>
          <w:tab w:val="left" w:pos="3804"/>
        </w:tabs>
        <w:rPr>
          <w:lang w:val="es-ES_tradnl"/>
        </w:rPr>
      </w:pPr>
    </w:p>
    <w:p w14:paraId="52BBD5E9" w14:textId="0B0A2A6F" w:rsidR="00A83880" w:rsidRDefault="00A83880" w:rsidP="004D4AD3">
      <w:pPr>
        <w:tabs>
          <w:tab w:val="left" w:pos="3804"/>
        </w:tabs>
        <w:rPr>
          <w:lang w:val="es-ES_tradnl"/>
        </w:rPr>
      </w:pPr>
    </w:p>
    <w:p w14:paraId="0F7E42AC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534FA9FC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0BCAF092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3DFEAA11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004EC30E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3FC97EB9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569E2AA9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100C6629" w14:textId="77777777" w:rsidR="00C97147" w:rsidRDefault="00C97147" w:rsidP="004D4AD3">
      <w:pPr>
        <w:tabs>
          <w:tab w:val="left" w:pos="3804"/>
        </w:tabs>
        <w:rPr>
          <w:lang w:val="es-ES_tradnl"/>
        </w:rPr>
      </w:pPr>
    </w:p>
    <w:p w14:paraId="208693E7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67883F44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29F71385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7525198E" w14:textId="77777777" w:rsidR="00745C7D" w:rsidRDefault="00745C7D" w:rsidP="004D4AD3">
      <w:pPr>
        <w:tabs>
          <w:tab w:val="left" w:pos="3804"/>
        </w:tabs>
        <w:rPr>
          <w:lang w:val="es-ES_tradnl"/>
        </w:rPr>
      </w:pPr>
    </w:p>
    <w:p w14:paraId="49ECE8C9" w14:textId="77777777" w:rsidR="00673D89" w:rsidRDefault="6325FA78" w:rsidP="53272943">
      <w:pPr>
        <w:pStyle w:val="Ttulo1"/>
        <w:numPr>
          <w:ilvl w:val="0"/>
          <w:numId w:val="3"/>
        </w:numPr>
        <w:jc w:val="left"/>
        <w:rPr>
          <w:lang w:val="es-ES"/>
        </w:rPr>
      </w:pPr>
      <w:bookmarkStart w:id="33" w:name="_Toc180226850"/>
      <w:r w:rsidRPr="53272943">
        <w:rPr>
          <w:lang w:val="es-ES"/>
        </w:rPr>
        <w:t xml:space="preserve">Escenarios de </w:t>
      </w:r>
      <w:r w:rsidR="39780E59" w:rsidRPr="53272943">
        <w:rPr>
          <w:lang w:val="es-ES"/>
        </w:rPr>
        <w:t>gestión</w:t>
      </w:r>
      <w:bookmarkEnd w:id="33"/>
    </w:p>
    <w:p w14:paraId="4F5F5525" w14:textId="77777777" w:rsidR="00673D89" w:rsidRDefault="0C8D86FB" w:rsidP="53272943">
      <w:pPr>
        <w:pStyle w:val="Ttulo1"/>
        <w:numPr>
          <w:ilvl w:val="1"/>
          <w:numId w:val="3"/>
        </w:numPr>
        <w:jc w:val="left"/>
        <w:rPr>
          <w:lang w:val="es-ES"/>
        </w:rPr>
      </w:pPr>
      <w:bookmarkStart w:id="34" w:name="_Toc180226851"/>
      <w:r w:rsidRPr="53272943">
        <w:rPr>
          <w:lang w:val="es-ES"/>
        </w:rPr>
        <w:t xml:space="preserve">Escenarios a nivel de </w:t>
      </w:r>
      <w:r w:rsidR="20E7A51B" w:rsidRPr="53272943">
        <w:rPr>
          <w:lang w:val="es-ES"/>
        </w:rPr>
        <w:t>Frentes</w:t>
      </w:r>
      <w:bookmarkEnd w:id="34"/>
    </w:p>
    <w:p w14:paraId="223B235C" w14:textId="77777777" w:rsidR="002E3D07" w:rsidRDefault="002E3D07" w:rsidP="002E3D07">
      <w:pPr>
        <w:rPr>
          <w:lang w:val="es-ES_tradnl"/>
        </w:rPr>
      </w:pPr>
    </w:p>
    <w:p w14:paraId="0C10C6FA" w14:textId="5EC9EBB4" w:rsidR="002E3D07" w:rsidRPr="002E3D07" w:rsidRDefault="002E3D07" w:rsidP="002E3D07">
      <w:pPr>
        <w:rPr>
          <w:lang w:val="es-ES_tradnl"/>
        </w:rPr>
      </w:pPr>
      <w:r>
        <w:rPr>
          <w:lang w:val="es-ES_tradnl"/>
        </w:rPr>
        <w:t xml:space="preserve">¿Para qué se utiliza un </w:t>
      </w:r>
      <w:r w:rsidR="00630B79">
        <w:rPr>
          <w:lang w:val="es-ES_tradnl"/>
        </w:rPr>
        <w:t>f</w:t>
      </w:r>
      <w:r w:rsidR="00290753">
        <w:rPr>
          <w:lang w:val="es-ES_tradnl"/>
        </w:rPr>
        <w:t>rente?</w:t>
      </w:r>
    </w:p>
    <w:p w14:paraId="418780BC" w14:textId="77777777" w:rsidR="00673D89" w:rsidRDefault="20E7A51B" w:rsidP="53272943">
      <w:pPr>
        <w:pStyle w:val="Ttulo1"/>
        <w:numPr>
          <w:ilvl w:val="1"/>
          <w:numId w:val="3"/>
        </w:numPr>
        <w:jc w:val="left"/>
        <w:rPr>
          <w:lang w:val="es-ES"/>
        </w:rPr>
      </w:pPr>
      <w:bookmarkStart w:id="35" w:name="_Toc180226852"/>
      <w:r w:rsidRPr="53272943">
        <w:rPr>
          <w:lang w:val="es-ES"/>
        </w:rPr>
        <w:t>Escenarios a nivel de Épicas</w:t>
      </w:r>
      <w:bookmarkEnd w:id="35"/>
    </w:p>
    <w:p w14:paraId="5164EB30" w14:textId="77777777" w:rsidR="000F2406" w:rsidRDefault="000F2406" w:rsidP="000F2406">
      <w:pPr>
        <w:rPr>
          <w:lang w:val="es-ES_tradnl"/>
        </w:rPr>
      </w:pPr>
    </w:p>
    <w:p w14:paraId="28474847" w14:textId="481BB63C" w:rsidR="000F2406" w:rsidRPr="000F2406" w:rsidRDefault="000F2406" w:rsidP="000F2406">
      <w:pPr>
        <w:rPr>
          <w:lang w:val="es-ES_tradnl"/>
        </w:rPr>
      </w:pPr>
      <w:r>
        <w:rPr>
          <w:lang w:val="es-ES_tradnl"/>
        </w:rPr>
        <w:t>¿Para qué se utilizan las épicas?</w:t>
      </w:r>
    </w:p>
    <w:p w14:paraId="245143B1" w14:textId="77777777" w:rsidR="00673D89" w:rsidRDefault="20E7A51B" w:rsidP="00673D89">
      <w:pPr>
        <w:pStyle w:val="Ttulo1"/>
        <w:numPr>
          <w:ilvl w:val="1"/>
          <w:numId w:val="3"/>
        </w:numPr>
        <w:jc w:val="left"/>
        <w:rPr>
          <w:lang w:val="es-ES"/>
        </w:rPr>
      </w:pPr>
      <w:bookmarkStart w:id="36" w:name="_Toc180226853"/>
      <w:r w:rsidRPr="53272943">
        <w:rPr>
          <w:lang w:val="es-ES"/>
        </w:rPr>
        <w:t>Escenarios a nivel de Features</w:t>
      </w:r>
      <w:bookmarkEnd w:id="36"/>
    </w:p>
    <w:p w14:paraId="7DCDC8E9" w14:textId="77777777" w:rsidR="00630B79" w:rsidRDefault="00630B79" w:rsidP="00630B79">
      <w:pPr>
        <w:rPr>
          <w:lang w:val="es-ES"/>
        </w:rPr>
      </w:pPr>
    </w:p>
    <w:p w14:paraId="50470EA7" w14:textId="1C3F7697" w:rsidR="00EF3714" w:rsidRPr="000F2406" w:rsidRDefault="00EF3714" w:rsidP="00EF3714">
      <w:pPr>
        <w:rPr>
          <w:lang w:val="es-ES"/>
        </w:rPr>
      </w:pPr>
      <w:r w:rsidRPr="3E850454">
        <w:rPr>
          <w:lang w:val="es-ES"/>
        </w:rPr>
        <w:t>¿Para qué se utilizan los feature?</w:t>
      </w:r>
    </w:p>
    <w:p w14:paraId="0357A2E9" w14:textId="77777777" w:rsidR="00630B79" w:rsidRPr="00EF3714" w:rsidRDefault="00630B79" w:rsidP="00630B79">
      <w:pPr>
        <w:rPr>
          <w:lang w:val="es-ES_tradnl"/>
        </w:rPr>
      </w:pPr>
    </w:p>
    <w:p w14:paraId="3A5C08EA" w14:textId="77777777" w:rsidR="00673D89" w:rsidRDefault="20E7A51B" w:rsidP="00673D89">
      <w:pPr>
        <w:pStyle w:val="Ttulo1"/>
        <w:numPr>
          <w:ilvl w:val="1"/>
          <w:numId w:val="3"/>
        </w:numPr>
        <w:jc w:val="left"/>
        <w:rPr>
          <w:lang w:val="es-ES"/>
        </w:rPr>
      </w:pPr>
      <w:bookmarkStart w:id="37" w:name="_Toc180226854"/>
      <w:r w:rsidRPr="53272943">
        <w:rPr>
          <w:lang w:val="es-ES"/>
        </w:rPr>
        <w:t>Escenarios a nivel de User Story</w:t>
      </w:r>
      <w:bookmarkEnd w:id="37"/>
    </w:p>
    <w:p w14:paraId="7B7C2454" w14:textId="77777777" w:rsidR="008B17A1" w:rsidRDefault="008B17A1" w:rsidP="008B17A1">
      <w:pPr>
        <w:rPr>
          <w:lang w:val="es-ES"/>
        </w:rPr>
      </w:pPr>
    </w:p>
    <w:p w14:paraId="39AAC7C8" w14:textId="14714D01" w:rsidR="00630B79" w:rsidRDefault="00630B79" w:rsidP="008B17A1">
      <w:pPr>
        <w:rPr>
          <w:lang w:val="es-ES"/>
        </w:rPr>
      </w:pPr>
      <w:r>
        <w:rPr>
          <w:lang w:val="es-ES"/>
        </w:rPr>
        <w:t>¿Para qué se utiliza un User Story?</w:t>
      </w:r>
    </w:p>
    <w:p w14:paraId="706860E2" w14:textId="77777777" w:rsidR="0084544C" w:rsidRDefault="0084544C" w:rsidP="008B17A1">
      <w:pPr>
        <w:rPr>
          <w:lang w:val="es-ES"/>
        </w:rPr>
      </w:pPr>
    </w:p>
    <w:p w14:paraId="37737EA1" w14:textId="03644B56" w:rsidR="008B17A1" w:rsidRDefault="00FE5365" w:rsidP="008B17A1">
      <w:pPr>
        <w:rPr>
          <w:lang w:val="es-ES"/>
        </w:rPr>
      </w:pPr>
      <w:r>
        <w:rPr>
          <w:lang w:val="es-ES"/>
        </w:rPr>
        <w:t xml:space="preserve">¿Qué hacer cuando una User Story planeado para el sprint no se </w:t>
      </w:r>
      <w:r w:rsidR="00AE640B">
        <w:rPr>
          <w:lang w:val="es-ES"/>
        </w:rPr>
        <w:t>logra terminar?</w:t>
      </w:r>
    </w:p>
    <w:p w14:paraId="52981813" w14:textId="77777777" w:rsidR="0084544C" w:rsidRDefault="0084544C" w:rsidP="008B17A1">
      <w:pPr>
        <w:rPr>
          <w:lang w:val="es-ES"/>
        </w:rPr>
      </w:pPr>
    </w:p>
    <w:p w14:paraId="1478405F" w14:textId="610FFB67" w:rsidR="00AE640B" w:rsidRDefault="00DB2FCA" w:rsidP="008B17A1">
      <w:pPr>
        <w:rPr>
          <w:lang w:val="es-ES"/>
        </w:rPr>
      </w:pPr>
      <w:r>
        <w:rPr>
          <w:lang w:val="es-ES"/>
        </w:rPr>
        <w:t>¿Hasta que nivel de Iteration debe llegar una User Story?</w:t>
      </w:r>
    </w:p>
    <w:p w14:paraId="4E82F72C" w14:textId="77777777" w:rsidR="0084544C" w:rsidRDefault="0084544C" w:rsidP="008B17A1">
      <w:pPr>
        <w:rPr>
          <w:lang w:val="es-ES"/>
        </w:rPr>
      </w:pPr>
    </w:p>
    <w:p w14:paraId="713EA8EB" w14:textId="27386663" w:rsidR="00DB2FCA" w:rsidRPr="008B17A1" w:rsidRDefault="00DB2FCA" w:rsidP="008B17A1">
      <w:pPr>
        <w:rPr>
          <w:lang w:val="es-ES"/>
        </w:rPr>
      </w:pPr>
      <w:r>
        <w:rPr>
          <w:lang w:val="es-ES"/>
        </w:rPr>
        <w:t>¿</w:t>
      </w:r>
      <w:r w:rsidR="00AE0717">
        <w:rPr>
          <w:lang w:val="es-ES"/>
        </w:rPr>
        <w:t>Qué significa el campo Story Points dentro de la User Story?</w:t>
      </w:r>
    </w:p>
    <w:p w14:paraId="1BCC8A6D" w14:textId="77777777" w:rsidR="00673D89" w:rsidRDefault="047D42C5" w:rsidP="00673D89">
      <w:pPr>
        <w:pStyle w:val="Ttulo1"/>
        <w:numPr>
          <w:ilvl w:val="1"/>
          <w:numId w:val="3"/>
        </w:numPr>
        <w:jc w:val="left"/>
        <w:rPr>
          <w:lang w:val="es-ES"/>
        </w:rPr>
      </w:pPr>
      <w:bookmarkStart w:id="38" w:name="_Toc180226855"/>
      <w:r w:rsidRPr="53272943">
        <w:rPr>
          <w:lang w:val="es-ES"/>
        </w:rPr>
        <w:lastRenderedPageBreak/>
        <w:t>Escenarios a nivel de Issue</w:t>
      </w:r>
      <w:bookmarkEnd w:id="38"/>
    </w:p>
    <w:p w14:paraId="6F05A1AC" w14:textId="4B2D16B2" w:rsidR="00745C7D" w:rsidRDefault="047D42C5" w:rsidP="53272943">
      <w:pPr>
        <w:pStyle w:val="Ttulo1"/>
        <w:numPr>
          <w:ilvl w:val="1"/>
          <w:numId w:val="3"/>
        </w:numPr>
        <w:jc w:val="left"/>
        <w:rPr>
          <w:lang w:val="es-ES"/>
        </w:rPr>
      </w:pPr>
      <w:bookmarkStart w:id="39" w:name="_Toc180226856"/>
      <w:r w:rsidRPr="53272943">
        <w:rPr>
          <w:lang w:val="es-ES"/>
        </w:rPr>
        <w:t>Escenarios a nivel de Mejora del equipo</w:t>
      </w:r>
      <w:bookmarkEnd w:id="39"/>
    </w:p>
    <w:p w14:paraId="3A952DF2" w14:textId="0C84A0A6" w:rsidR="00745C7D" w:rsidRDefault="20E7A51B" w:rsidP="00673D89">
      <w:pPr>
        <w:pStyle w:val="Ttulo1"/>
        <w:numPr>
          <w:ilvl w:val="1"/>
          <w:numId w:val="3"/>
        </w:numPr>
        <w:jc w:val="left"/>
        <w:rPr>
          <w:lang w:val="es-ES"/>
        </w:rPr>
      </w:pPr>
      <w:bookmarkStart w:id="40" w:name="_Toc180226857"/>
      <w:r w:rsidRPr="53272943">
        <w:rPr>
          <w:lang w:val="es-ES"/>
        </w:rPr>
        <w:t>Escenarios a nivel de Task</w:t>
      </w:r>
      <w:bookmarkEnd w:id="40"/>
    </w:p>
    <w:p w14:paraId="2176275B" w14:textId="77777777" w:rsidR="0079263A" w:rsidRDefault="0079263A" w:rsidP="0079263A">
      <w:pPr>
        <w:rPr>
          <w:lang w:val="es-ES"/>
        </w:rPr>
      </w:pPr>
    </w:p>
    <w:p w14:paraId="7AB200A3" w14:textId="62474738" w:rsidR="0079263A" w:rsidRDefault="0079263A" w:rsidP="0079263A">
      <w:r w:rsidRPr="00456A3A">
        <w:t>¿</w:t>
      </w:r>
      <w:r w:rsidR="00456A3A" w:rsidRPr="00456A3A">
        <w:t>La categoría Effor (Hours) como se</w:t>
      </w:r>
      <w:r w:rsidR="00456A3A">
        <w:t xml:space="preserve"> utiliza?</w:t>
      </w:r>
    </w:p>
    <w:p w14:paraId="614B23A1" w14:textId="77777777" w:rsidR="0084544C" w:rsidRDefault="0084544C" w:rsidP="0079263A"/>
    <w:p w14:paraId="5C63D61B" w14:textId="4764B41A" w:rsidR="00456A3A" w:rsidRDefault="00456A3A" w:rsidP="0079263A">
      <w:r>
        <w:t>¿Para qué se utiliza el campo Original Estimate?</w:t>
      </w:r>
    </w:p>
    <w:p w14:paraId="71E38DDF" w14:textId="77777777" w:rsidR="0084544C" w:rsidRDefault="0084544C" w:rsidP="0079263A"/>
    <w:p w14:paraId="738FCA7D" w14:textId="62AFC580" w:rsidR="00456A3A" w:rsidRDefault="00456A3A" w:rsidP="0079263A">
      <w:r>
        <w:t>¿Para qué se utiliza el campo Remaining?</w:t>
      </w:r>
    </w:p>
    <w:p w14:paraId="78BF8FF4" w14:textId="77777777" w:rsidR="0084544C" w:rsidRDefault="0084544C" w:rsidP="0079263A"/>
    <w:p w14:paraId="75CF08B3" w14:textId="7644CEDA" w:rsidR="00456A3A" w:rsidRDefault="00456A3A" w:rsidP="0079263A">
      <w:r>
        <w:t>¿Para qué se utiliza el campo Complete Work</w:t>
      </w:r>
      <w:r w:rsidR="00164F84">
        <w:t>?</w:t>
      </w:r>
    </w:p>
    <w:p w14:paraId="5EF73C14" w14:textId="77777777" w:rsidR="00456A3A" w:rsidRPr="00456A3A" w:rsidRDefault="00456A3A" w:rsidP="0079263A"/>
    <w:p w14:paraId="2B26C2D8" w14:textId="55F962BC" w:rsidR="006A05FF" w:rsidRPr="00745C7D" w:rsidRDefault="006A05FF" w:rsidP="00AD5D3A">
      <w:pPr>
        <w:pStyle w:val="Ttulo1"/>
        <w:jc w:val="left"/>
        <w:rPr>
          <w:lang w:val="es-ES"/>
        </w:rPr>
      </w:pPr>
    </w:p>
    <w:p w14:paraId="6ADA2B91" w14:textId="77777777" w:rsidR="006A05FF" w:rsidRPr="00401B6E" w:rsidRDefault="006A05FF" w:rsidP="006A05FF">
      <w:pPr>
        <w:rPr>
          <w:lang w:val="es-ES_tradnl"/>
        </w:rPr>
      </w:pPr>
    </w:p>
    <w:p w14:paraId="7F00058B" w14:textId="77777777" w:rsidR="002E3FCD" w:rsidRPr="002E3FCD" w:rsidRDefault="002E3FCD" w:rsidP="002E3FCD">
      <w:pPr>
        <w:rPr>
          <w:lang w:val="es-ES_tradnl"/>
        </w:rPr>
      </w:pPr>
    </w:p>
    <w:p w14:paraId="468BC01D" w14:textId="77777777" w:rsidR="009419E8" w:rsidRPr="009419E8" w:rsidRDefault="009419E8" w:rsidP="009419E8">
      <w:pPr>
        <w:rPr>
          <w:lang w:val="es-ES_tradnl"/>
        </w:rPr>
      </w:pPr>
    </w:p>
    <w:sectPr w:rsidR="009419E8" w:rsidRPr="009419E8" w:rsidSect="00F82FE1">
      <w:headerReference w:type="default" r:id="rId60"/>
      <w:footerReference w:type="default" r:id="rId6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319B1F" w14:textId="77777777" w:rsidR="00651090" w:rsidRDefault="00651090" w:rsidP="004D4AD3">
      <w:pPr>
        <w:spacing w:after="0" w:line="240" w:lineRule="auto"/>
      </w:pPr>
      <w:r>
        <w:separator/>
      </w:r>
    </w:p>
  </w:endnote>
  <w:endnote w:type="continuationSeparator" w:id="0">
    <w:p w14:paraId="1362E73E" w14:textId="77777777" w:rsidR="00651090" w:rsidRDefault="00651090" w:rsidP="004D4AD3">
      <w:pPr>
        <w:spacing w:after="0" w:line="240" w:lineRule="auto"/>
      </w:pPr>
      <w:r>
        <w:continuationSeparator/>
      </w:r>
    </w:p>
  </w:endnote>
  <w:endnote w:type="continuationNotice" w:id="1">
    <w:p w14:paraId="4FE44926" w14:textId="77777777" w:rsidR="00651090" w:rsidRDefault="0065109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Bk">
    <w:altName w:val="Segoe UI"/>
    <w:charset w:val="00"/>
    <w:family w:val="swiss"/>
    <w:pitch w:val="variable"/>
    <w:sig w:usb0="00000001" w:usb1="00000000" w:usb2="00000000" w:usb3="00000000" w:csb0="0000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84B65D" w14:textId="708EC83E" w:rsidR="004D4AD3" w:rsidRPr="00DE6C71" w:rsidRDefault="00A12485" w:rsidP="004D4AD3">
    <w:pPr>
      <w:pStyle w:val="Piedepgina"/>
      <w:pBdr>
        <w:bottom w:val="single" w:sz="8" w:space="1" w:color="auto"/>
      </w:pBdr>
      <w:tabs>
        <w:tab w:val="right" w:pos="9356"/>
      </w:tabs>
      <w:spacing w:after="0"/>
      <w:ind w:left="-567" w:right="-518"/>
      <w:jc w:val="center"/>
      <w:rPr>
        <w:rFonts w:cs="Arial"/>
        <w:b/>
        <w:snapToGrid w:val="0"/>
        <w:sz w:val="18"/>
        <w:szCs w:val="18"/>
      </w:rPr>
    </w:pPr>
    <w:r w:rsidRPr="00116204">
      <w:rPr>
        <w:rStyle w:val="Nmerodepgina"/>
        <w:rFonts w:cs="Arial"/>
        <w:b/>
        <w:snapToGrid w:val="0"/>
      </w:rPr>
      <w:t xml:space="preserve">Este documento es propiedad de </w:t>
    </w:r>
    <w:r w:rsidR="00737701">
      <w:rPr>
        <w:rStyle w:val="Nmerodepgina"/>
        <w:rFonts w:cs="Arial"/>
        <w:b/>
        <w:snapToGrid w:val="0"/>
      </w:rPr>
      <w:t>CNMH</w:t>
    </w:r>
    <w:r w:rsidRPr="00116204">
      <w:rPr>
        <w:rStyle w:val="Nmerodepgina"/>
        <w:rFonts w:cs="Arial"/>
        <w:b/>
        <w:snapToGrid w:val="0"/>
      </w:rPr>
      <w:t>. Prohibida su reproducci</w:t>
    </w:r>
    <w:r w:rsidRPr="00116204">
      <w:rPr>
        <w:rFonts w:ascii="Arial" w:hAnsi="Arial" w:cs="Arial"/>
        <w:b/>
        <w:snapToGrid w:val="0"/>
        <w:sz w:val="16"/>
        <w:lang w:eastAsia="es-ES"/>
      </w:rPr>
      <w:t>ó</w:t>
    </w:r>
    <w:r w:rsidRPr="00116204">
      <w:rPr>
        <w:rStyle w:val="Nmerodepgina"/>
        <w:rFonts w:cs="Arial"/>
        <w:b/>
        <w:snapToGrid w:val="0"/>
      </w:rPr>
      <w:t>n total o parcial sin previa autorización del autor</w:t>
    </w:r>
    <w:r w:rsidR="00243C0B">
      <w:rPr>
        <w:rStyle w:val="Nmerodepgina"/>
        <w:rFonts w:cs="Arial"/>
        <w:b/>
        <w:snapToGrid w:val="0"/>
      </w:rPr>
      <w:t>.</w:t>
    </w:r>
  </w:p>
  <w:p w14:paraId="2325BAD7" w14:textId="5BFD7B0E" w:rsidR="004D4AD3" w:rsidRPr="004D4AD3" w:rsidRDefault="004D4AD3" w:rsidP="004D4AD3">
    <w:pPr>
      <w:pStyle w:val="Piedepgina"/>
      <w:spacing w:after="0"/>
      <w:jc w:val="right"/>
      <w:rPr>
        <w:rFonts w:cs="Arial"/>
        <w:sz w:val="16"/>
        <w:szCs w:val="16"/>
      </w:rPr>
    </w:pPr>
    <w:proofErr w:type="spellStart"/>
    <w:r w:rsidRPr="004D4AD3">
      <w:rPr>
        <w:rFonts w:cs="Arial"/>
        <w:sz w:val="16"/>
        <w:szCs w:val="16"/>
      </w:rPr>
      <w:t>ina</w:t>
    </w:r>
    <w:proofErr w:type="spellEnd"/>
    <w:r w:rsidRPr="004D4AD3">
      <w:rPr>
        <w:rFonts w:cs="Arial"/>
        <w:sz w:val="16"/>
        <w:szCs w:val="16"/>
      </w:rPr>
      <w:t xml:space="preserve"> </w:t>
    </w:r>
    <w:r w:rsidRPr="004D4AD3">
      <w:rPr>
        <w:rFonts w:cs="Arial"/>
        <w:b/>
        <w:sz w:val="16"/>
        <w:szCs w:val="16"/>
      </w:rPr>
      <w:fldChar w:fldCharType="begin"/>
    </w:r>
    <w:r w:rsidRPr="004D4AD3">
      <w:rPr>
        <w:rFonts w:cs="Arial"/>
        <w:b/>
        <w:sz w:val="16"/>
        <w:szCs w:val="16"/>
      </w:rPr>
      <w:instrText>PAGE</w:instrText>
    </w:r>
    <w:r w:rsidRPr="004D4AD3">
      <w:rPr>
        <w:rFonts w:cs="Arial"/>
        <w:b/>
        <w:sz w:val="16"/>
        <w:szCs w:val="16"/>
      </w:rPr>
      <w:fldChar w:fldCharType="separate"/>
    </w:r>
    <w:r w:rsidR="008857A1">
      <w:rPr>
        <w:rFonts w:cs="Arial"/>
        <w:b/>
        <w:noProof/>
        <w:sz w:val="16"/>
        <w:szCs w:val="16"/>
      </w:rPr>
      <w:t>1</w:t>
    </w:r>
    <w:r w:rsidRPr="004D4AD3">
      <w:rPr>
        <w:rFonts w:cs="Arial"/>
        <w:b/>
        <w:sz w:val="16"/>
        <w:szCs w:val="16"/>
      </w:rPr>
      <w:fldChar w:fldCharType="end"/>
    </w:r>
    <w:r w:rsidRPr="004D4AD3">
      <w:rPr>
        <w:rFonts w:cs="Arial"/>
        <w:sz w:val="16"/>
        <w:szCs w:val="16"/>
      </w:rPr>
      <w:t xml:space="preserve"> de </w:t>
    </w:r>
    <w:r w:rsidRPr="004D4AD3">
      <w:rPr>
        <w:rFonts w:cs="Arial"/>
        <w:b/>
        <w:sz w:val="16"/>
        <w:szCs w:val="16"/>
      </w:rPr>
      <w:fldChar w:fldCharType="begin"/>
    </w:r>
    <w:r w:rsidRPr="004D4AD3">
      <w:rPr>
        <w:rFonts w:cs="Arial"/>
        <w:b/>
        <w:sz w:val="16"/>
        <w:szCs w:val="16"/>
      </w:rPr>
      <w:instrText>NUMPAGES</w:instrText>
    </w:r>
    <w:r w:rsidRPr="004D4AD3">
      <w:rPr>
        <w:rFonts w:cs="Arial"/>
        <w:b/>
        <w:sz w:val="16"/>
        <w:szCs w:val="16"/>
      </w:rPr>
      <w:fldChar w:fldCharType="separate"/>
    </w:r>
    <w:r w:rsidR="008857A1">
      <w:rPr>
        <w:rFonts w:cs="Arial"/>
        <w:b/>
        <w:noProof/>
        <w:sz w:val="16"/>
        <w:szCs w:val="16"/>
      </w:rPr>
      <w:t>3</w:t>
    </w:r>
    <w:r w:rsidRPr="004D4AD3">
      <w:rPr>
        <w:rFonts w:cs="Arial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4FCC04" w14:textId="77777777" w:rsidR="00651090" w:rsidRDefault="00651090" w:rsidP="004D4AD3">
      <w:pPr>
        <w:spacing w:after="0" w:line="240" w:lineRule="auto"/>
      </w:pPr>
      <w:r>
        <w:separator/>
      </w:r>
    </w:p>
  </w:footnote>
  <w:footnote w:type="continuationSeparator" w:id="0">
    <w:p w14:paraId="4445307A" w14:textId="77777777" w:rsidR="00651090" w:rsidRDefault="00651090" w:rsidP="004D4AD3">
      <w:pPr>
        <w:spacing w:after="0" w:line="240" w:lineRule="auto"/>
      </w:pPr>
      <w:r>
        <w:continuationSeparator/>
      </w:r>
    </w:p>
  </w:footnote>
  <w:footnote w:type="continuationNotice" w:id="1">
    <w:p w14:paraId="113CD712" w14:textId="77777777" w:rsidR="00651090" w:rsidRDefault="0065109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9D785D" w14:textId="742252F7" w:rsidR="004D4AD3" w:rsidRDefault="00737701" w:rsidP="004D4AD3">
    <w:pPr>
      <w:pStyle w:val="Encabezado"/>
      <w:pBdr>
        <w:bottom w:val="threeDEmboss" w:sz="24" w:space="0" w:color="auto"/>
      </w:pBdr>
      <w:jc w:val="right"/>
      <w:rPr>
        <w:rFonts w:ascii="Arial" w:hAnsi="Arial"/>
        <w:noProof/>
      </w:rPr>
    </w:pPr>
    <w:r>
      <w:rPr>
        <w:rFonts w:ascii="Calibri Light"/>
        <w:noProof/>
      </w:rPr>
      <w:drawing>
        <wp:anchor distT="0" distB="0" distL="114300" distR="114300" simplePos="0" relativeHeight="251658240" behindDoc="0" locked="0" layoutInCell="1" allowOverlap="1" wp14:anchorId="3A13316A" wp14:editId="4FD7C692">
          <wp:simplePos x="0" y="0"/>
          <wp:positionH relativeFrom="column">
            <wp:posOffset>-946785</wp:posOffset>
          </wp:positionH>
          <wp:positionV relativeFrom="paragraph">
            <wp:posOffset>7620</wp:posOffset>
          </wp:positionV>
          <wp:extent cx="1918673" cy="634936"/>
          <wp:effectExtent l="0" t="0" r="5715" b="0"/>
          <wp:wrapSquare wrapText="bothSides"/>
          <wp:docPr id="1745651396" name="image1.jpeg" descr="Text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45651396" name="image1.jpeg" descr="Texto&#10;&#10;Descripción generada automáticamente con confianza media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18673" cy="63493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7D0E516" w14:textId="59462C67" w:rsidR="004D4AD3" w:rsidRPr="0080625F" w:rsidRDefault="001E60D0" w:rsidP="004D4AD3">
    <w:pPr>
      <w:pStyle w:val="Encabezados"/>
    </w:pPr>
    <w:r>
      <w:t>Dashboard en Azure DevOps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5879EC"/>
    <w:multiLevelType w:val="multilevel"/>
    <w:tmpl w:val="D9CAD6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" w15:restartNumberingAfterBreak="0">
    <w:nsid w:val="24F20D04"/>
    <w:multiLevelType w:val="hybridMultilevel"/>
    <w:tmpl w:val="EF2857B6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FA3E2F"/>
    <w:multiLevelType w:val="multilevel"/>
    <w:tmpl w:val="7FA43B78"/>
    <w:lvl w:ilvl="0">
      <w:start w:val="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32756E21"/>
    <w:multiLevelType w:val="hybridMultilevel"/>
    <w:tmpl w:val="5388184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9D131B0"/>
    <w:multiLevelType w:val="hybridMultilevel"/>
    <w:tmpl w:val="DE30583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BCF2BDF"/>
    <w:multiLevelType w:val="multilevel"/>
    <w:tmpl w:val="65E441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 w16cid:durableId="940987137">
    <w:abstractNumId w:val="0"/>
  </w:num>
  <w:num w:numId="2" w16cid:durableId="1237587297">
    <w:abstractNumId w:val="2"/>
  </w:num>
  <w:num w:numId="3" w16cid:durableId="1578054840">
    <w:abstractNumId w:val="5"/>
  </w:num>
  <w:num w:numId="4" w16cid:durableId="537206641">
    <w:abstractNumId w:val="4"/>
  </w:num>
  <w:num w:numId="5" w16cid:durableId="2030176802">
    <w:abstractNumId w:val="1"/>
  </w:num>
  <w:num w:numId="6" w16cid:durableId="4949516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2485"/>
    <w:rsid w:val="00014A70"/>
    <w:rsid w:val="0004440B"/>
    <w:rsid w:val="00044BE3"/>
    <w:rsid w:val="00052B8D"/>
    <w:rsid w:val="00057223"/>
    <w:rsid w:val="00062387"/>
    <w:rsid w:val="00064E4B"/>
    <w:rsid w:val="00074C51"/>
    <w:rsid w:val="00080358"/>
    <w:rsid w:val="00086220"/>
    <w:rsid w:val="00087568"/>
    <w:rsid w:val="000A130B"/>
    <w:rsid w:val="000A303B"/>
    <w:rsid w:val="000C2464"/>
    <w:rsid w:val="000C3BF1"/>
    <w:rsid w:val="000C3E47"/>
    <w:rsid w:val="000C4D40"/>
    <w:rsid w:val="000D2AD8"/>
    <w:rsid w:val="000D7AC8"/>
    <w:rsid w:val="000F2406"/>
    <w:rsid w:val="00100202"/>
    <w:rsid w:val="00105EC5"/>
    <w:rsid w:val="001131B9"/>
    <w:rsid w:val="001257AB"/>
    <w:rsid w:val="00132B4B"/>
    <w:rsid w:val="00135ECB"/>
    <w:rsid w:val="00137FF0"/>
    <w:rsid w:val="00142E5B"/>
    <w:rsid w:val="00143C4D"/>
    <w:rsid w:val="001529C7"/>
    <w:rsid w:val="00152F50"/>
    <w:rsid w:val="0016469D"/>
    <w:rsid w:val="00164F84"/>
    <w:rsid w:val="00170387"/>
    <w:rsid w:val="00170887"/>
    <w:rsid w:val="00175B30"/>
    <w:rsid w:val="00176A7E"/>
    <w:rsid w:val="00181019"/>
    <w:rsid w:val="001860AE"/>
    <w:rsid w:val="001914DF"/>
    <w:rsid w:val="001927B7"/>
    <w:rsid w:val="001970CD"/>
    <w:rsid w:val="001A6CF8"/>
    <w:rsid w:val="001E60D0"/>
    <w:rsid w:val="001E7F24"/>
    <w:rsid w:val="001F103A"/>
    <w:rsid w:val="001F1380"/>
    <w:rsid w:val="00200EB5"/>
    <w:rsid w:val="002064F6"/>
    <w:rsid w:val="00206B1E"/>
    <w:rsid w:val="0021122F"/>
    <w:rsid w:val="002115C3"/>
    <w:rsid w:val="0021406B"/>
    <w:rsid w:val="00217E4D"/>
    <w:rsid w:val="00225A34"/>
    <w:rsid w:val="00243C0B"/>
    <w:rsid w:val="00252556"/>
    <w:rsid w:val="00257BB1"/>
    <w:rsid w:val="0026276A"/>
    <w:rsid w:val="00264806"/>
    <w:rsid w:val="00270577"/>
    <w:rsid w:val="00280B8B"/>
    <w:rsid w:val="002814E6"/>
    <w:rsid w:val="00290753"/>
    <w:rsid w:val="00295884"/>
    <w:rsid w:val="002A3144"/>
    <w:rsid w:val="002C17DA"/>
    <w:rsid w:val="002C1C41"/>
    <w:rsid w:val="002D093B"/>
    <w:rsid w:val="002D731C"/>
    <w:rsid w:val="002E3D07"/>
    <w:rsid w:val="002E3FCD"/>
    <w:rsid w:val="002F6A13"/>
    <w:rsid w:val="00301222"/>
    <w:rsid w:val="0030789A"/>
    <w:rsid w:val="00324C11"/>
    <w:rsid w:val="0034251C"/>
    <w:rsid w:val="00357AF2"/>
    <w:rsid w:val="00364FC3"/>
    <w:rsid w:val="003678F4"/>
    <w:rsid w:val="003756F9"/>
    <w:rsid w:val="00376BE9"/>
    <w:rsid w:val="00384299"/>
    <w:rsid w:val="00390FE5"/>
    <w:rsid w:val="003B1FDB"/>
    <w:rsid w:val="003B5BFB"/>
    <w:rsid w:val="003C5FC8"/>
    <w:rsid w:val="003E2ED2"/>
    <w:rsid w:val="003E4A3A"/>
    <w:rsid w:val="003F6C7B"/>
    <w:rsid w:val="003F71D0"/>
    <w:rsid w:val="00401B6E"/>
    <w:rsid w:val="00406BF6"/>
    <w:rsid w:val="00421EC4"/>
    <w:rsid w:val="00423817"/>
    <w:rsid w:val="004357FF"/>
    <w:rsid w:val="0044460E"/>
    <w:rsid w:val="0044B074"/>
    <w:rsid w:val="00451FAA"/>
    <w:rsid w:val="00456A3A"/>
    <w:rsid w:val="00457F1E"/>
    <w:rsid w:val="00462600"/>
    <w:rsid w:val="00464E43"/>
    <w:rsid w:val="0047027C"/>
    <w:rsid w:val="00471E2E"/>
    <w:rsid w:val="004805CA"/>
    <w:rsid w:val="004943A4"/>
    <w:rsid w:val="00494F7B"/>
    <w:rsid w:val="004D4AD3"/>
    <w:rsid w:val="004E0AF7"/>
    <w:rsid w:val="004E38E0"/>
    <w:rsid w:val="004E4BAB"/>
    <w:rsid w:val="004F6EF8"/>
    <w:rsid w:val="00512A1E"/>
    <w:rsid w:val="005231CB"/>
    <w:rsid w:val="00524FEF"/>
    <w:rsid w:val="00525964"/>
    <w:rsid w:val="00527118"/>
    <w:rsid w:val="00536323"/>
    <w:rsid w:val="00537AE5"/>
    <w:rsid w:val="00543A31"/>
    <w:rsid w:val="00557221"/>
    <w:rsid w:val="00573F1D"/>
    <w:rsid w:val="00576017"/>
    <w:rsid w:val="005877E4"/>
    <w:rsid w:val="00595C67"/>
    <w:rsid w:val="005A446D"/>
    <w:rsid w:val="005B4569"/>
    <w:rsid w:val="005C2E30"/>
    <w:rsid w:val="005E099C"/>
    <w:rsid w:val="005E6523"/>
    <w:rsid w:val="005F2A70"/>
    <w:rsid w:val="00605D4D"/>
    <w:rsid w:val="00615176"/>
    <w:rsid w:val="006205C4"/>
    <w:rsid w:val="00620C28"/>
    <w:rsid w:val="00626723"/>
    <w:rsid w:val="006272EA"/>
    <w:rsid w:val="00630B79"/>
    <w:rsid w:val="0063113F"/>
    <w:rsid w:val="006442EA"/>
    <w:rsid w:val="00651090"/>
    <w:rsid w:val="00667317"/>
    <w:rsid w:val="00670775"/>
    <w:rsid w:val="00673D89"/>
    <w:rsid w:val="00674244"/>
    <w:rsid w:val="00695563"/>
    <w:rsid w:val="006A05FF"/>
    <w:rsid w:val="006A5BFD"/>
    <w:rsid w:val="006B039D"/>
    <w:rsid w:val="006C0971"/>
    <w:rsid w:val="006D3C6C"/>
    <w:rsid w:val="006D3CD9"/>
    <w:rsid w:val="006F096A"/>
    <w:rsid w:val="006F67BA"/>
    <w:rsid w:val="00711F41"/>
    <w:rsid w:val="00713B77"/>
    <w:rsid w:val="007273DD"/>
    <w:rsid w:val="00727BB1"/>
    <w:rsid w:val="00732672"/>
    <w:rsid w:val="00737701"/>
    <w:rsid w:val="00745C7D"/>
    <w:rsid w:val="00762893"/>
    <w:rsid w:val="00764022"/>
    <w:rsid w:val="007732CC"/>
    <w:rsid w:val="007821C1"/>
    <w:rsid w:val="00787E93"/>
    <w:rsid w:val="0079263A"/>
    <w:rsid w:val="00795C44"/>
    <w:rsid w:val="007B3475"/>
    <w:rsid w:val="007C015E"/>
    <w:rsid w:val="007D1DF7"/>
    <w:rsid w:val="007E4148"/>
    <w:rsid w:val="007F087D"/>
    <w:rsid w:val="007F43F1"/>
    <w:rsid w:val="007F5AFA"/>
    <w:rsid w:val="007F7C6A"/>
    <w:rsid w:val="0080625F"/>
    <w:rsid w:val="008076CE"/>
    <w:rsid w:val="00814E9A"/>
    <w:rsid w:val="00816A95"/>
    <w:rsid w:val="00825980"/>
    <w:rsid w:val="00843AF6"/>
    <w:rsid w:val="00844EBE"/>
    <w:rsid w:val="0084544C"/>
    <w:rsid w:val="00855894"/>
    <w:rsid w:val="008566AD"/>
    <w:rsid w:val="00856D3C"/>
    <w:rsid w:val="00862274"/>
    <w:rsid w:val="00870152"/>
    <w:rsid w:val="008857A1"/>
    <w:rsid w:val="008B1535"/>
    <w:rsid w:val="008B17A1"/>
    <w:rsid w:val="008B33BD"/>
    <w:rsid w:val="008C6A44"/>
    <w:rsid w:val="008C74B8"/>
    <w:rsid w:val="008E14B6"/>
    <w:rsid w:val="008E698E"/>
    <w:rsid w:val="008E74FC"/>
    <w:rsid w:val="008E7612"/>
    <w:rsid w:val="008F6BD3"/>
    <w:rsid w:val="009164B3"/>
    <w:rsid w:val="00933D02"/>
    <w:rsid w:val="00936271"/>
    <w:rsid w:val="0093746D"/>
    <w:rsid w:val="009419E8"/>
    <w:rsid w:val="00951255"/>
    <w:rsid w:val="00967258"/>
    <w:rsid w:val="00973447"/>
    <w:rsid w:val="00983C65"/>
    <w:rsid w:val="00987662"/>
    <w:rsid w:val="00992128"/>
    <w:rsid w:val="009A078F"/>
    <w:rsid w:val="009A1A42"/>
    <w:rsid w:val="009B1451"/>
    <w:rsid w:val="009B4F2D"/>
    <w:rsid w:val="009E5BDB"/>
    <w:rsid w:val="009F601F"/>
    <w:rsid w:val="00A007A7"/>
    <w:rsid w:val="00A12485"/>
    <w:rsid w:val="00A24CDD"/>
    <w:rsid w:val="00A33077"/>
    <w:rsid w:val="00A356D6"/>
    <w:rsid w:val="00A51FB4"/>
    <w:rsid w:val="00A774FA"/>
    <w:rsid w:val="00A819B4"/>
    <w:rsid w:val="00A83880"/>
    <w:rsid w:val="00A87908"/>
    <w:rsid w:val="00A9627B"/>
    <w:rsid w:val="00A97FDC"/>
    <w:rsid w:val="00AA2A16"/>
    <w:rsid w:val="00AA5226"/>
    <w:rsid w:val="00AA69FF"/>
    <w:rsid w:val="00AB082D"/>
    <w:rsid w:val="00AC08B9"/>
    <w:rsid w:val="00AC3917"/>
    <w:rsid w:val="00AD5D3A"/>
    <w:rsid w:val="00AD7F6D"/>
    <w:rsid w:val="00AE0717"/>
    <w:rsid w:val="00AE51ED"/>
    <w:rsid w:val="00AE640B"/>
    <w:rsid w:val="00AF0AEC"/>
    <w:rsid w:val="00AF4F74"/>
    <w:rsid w:val="00AF7074"/>
    <w:rsid w:val="00B248E1"/>
    <w:rsid w:val="00B30451"/>
    <w:rsid w:val="00B31A3A"/>
    <w:rsid w:val="00B40ACC"/>
    <w:rsid w:val="00B50DE6"/>
    <w:rsid w:val="00B51670"/>
    <w:rsid w:val="00B56CE6"/>
    <w:rsid w:val="00B613FE"/>
    <w:rsid w:val="00B6170F"/>
    <w:rsid w:val="00B72E10"/>
    <w:rsid w:val="00B83EE8"/>
    <w:rsid w:val="00B8730C"/>
    <w:rsid w:val="00B96040"/>
    <w:rsid w:val="00B96408"/>
    <w:rsid w:val="00BA1629"/>
    <w:rsid w:val="00BB6B50"/>
    <w:rsid w:val="00BE0750"/>
    <w:rsid w:val="00BE7263"/>
    <w:rsid w:val="00BF1057"/>
    <w:rsid w:val="00C1089D"/>
    <w:rsid w:val="00C16E29"/>
    <w:rsid w:val="00C31E32"/>
    <w:rsid w:val="00C32848"/>
    <w:rsid w:val="00C3339C"/>
    <w:rsid w:val="00C42880"/>
    <w:rsid w:val="00C4680A"/>
    <w:rsid w:val="00C5188D"/>
    <w:rsid w:val="00C535BD"/>
    <w:rsid w:val="00C60DF3"/>
    <w:rsid w:val="00C60DFE"/>
    <w:rsid w:val="00C660FD"/>
    <w:rsid w:val="00C808A8"/>
    <w:rsid w:val="00C815E1"/>
    <w:rsid w:val="00C90061"/>
    <w:rsid w:val="00C97147"/>
    <w:rsid w:val="00CA13F8"/>
    <w:rsid w:val="00CA3854"/>
    <w:rsid w:val="00CA61EF"/>
    <w:rsid w:val="00CB38E5"/>
    <w:rsid w:val="00CD3F97"/>
    <w:rsid w:val="00CE5F27"/>
    <w:rsid w:val="00CF0B50"/>
    <w:rsid w:val="00D0223F"/>
    <w:rsid w:val="00D04487"/>
    <w:rsid w:val="00D04F02"/>
    <w:rsid w:val="00D2101F"/>
    <w:rsid w:val="00D30DAD"/>
    <w:rsid w:val="00D348EA"/>
    <w:rsid w:val="00D35A23"/>
    <w:rsid w:val="00D41D66"/>
    <w:rsid w:val="00D452BF"/>
    <w:rsid w:val="00D54CEB"/>
    <w:rsid w:val="00D54F77"/>
    <w:rsid w:val="00D63056"/>
    <w:rsid w:val="00D66F4E"/>
    <w:rsid w:val="00D80672"/>
    <w:rsid w:val="00D81171"/>
    <w:rsid w:val="00D95141"/>
    <w:rsid w:val="00DB2FCA"/>
    <w:rsid w:val="00DB453B"/>
    <w:rsid w:val="00DB45E2"/>
    <w:rsid w:val="00DD164D"/>
    <w:rsid w:val="00DD438E"/>
    <w:rsid w:val="00DD757E"/>
    <w:rsid w:val="00DE5FF3"/>
    <w:rsid w:val="00DE6C71"/>
    <w:rsid w:val="00DF2D2E"/>
    <w:rsid w:val="00DF4EFC"/>
    <w:rsid w:val="00E000A3"/>
    <w:rsid w:val="00E07E29"/>
    <w:rsid w:val="00E114FA"/>
    <w:rsid w:val="00E63914"/>
    <w:rsid w:val="00E67DBA"/>
    <w:rsid w:val="00E704F6"/>
    <w:rsid w:val="00E764F0"/>
    <w:rsid w:val="00E8360A"/>
    <w:rsid w:val="00E97665"/>
    <w:rsid w:val="00EA76AE"/>
    <w:rsid w:val="00EB10A4"/>
    <w:rsid w:val="00EB2709"/>
    <w:rsid w:val="00EB7316"/>
    <w:rsid w:val="00EC22A1"/>
    <w:rsid w:val="00EC7741"/>
    <w:rsid w:val="00EF3714"/>
    <w:rsid w:val="00F01C9B"/>
    <w:rsid w:val="00F2456E"/>
    <w:rsid w:val="00F322E3"/>
    <w:rsid w:val="00F45681"/>
    <w:rsid w:val="00F63032"/>
    <w:rsid w:val="00F77D3F"/>
    <w:rsid w:val="00F82FE1"/>
    <w:rsid w:val="00F92E39"/>
    <w:rsid w:val="00F94148"/>
    <w:rsid w:val="00FB3354"/>
    <w:rsid w:val="00FB445F"/>
    <w:rsid w:val="00FD0962"/>
    <w:rsid w:val="00FD0CD6"/>
    <w:rsid w:val="00FD2E3F"/>
    <w:rsid w:val="00FE2626"/>
    <w:rsid w:val="00FE4250"/>
    <w:rsid w:val="00FE5365"/>
    <w:rsid w:val="01AFE8CD"/>
    <w:rsid w:val="02081B1A"/>
    <w:rsid w:val="02097054"/>
    <w:rsid w:val="047D42C5"/>
    <w:rsid w:val="04B72921"/>
    <w:rsid w:val="04EE288C"/>
    <w:rsid w:val="05E66BFA"/>
    <w:rsid w:val="0645AA67"/>
    <w:rsid w:val="06FC2E14"/>
    <w:rsid w:val="0794F787"/>
    <w:rsid w:val="07CEF69C"/>
    <w:rsid w:val="081E9856"/>
    <w:rsid w:val="09BC67D1"/>
    <w:rsid w:val="0A19E318"/>
    <w:rsid w:val="0A5629B6"/>
    <w:rsid w:val="0B53B73C"/>
    <w:rsid w:val="0B6C13F9"/>
    <w:rsid w:val="0B78C2A8"/>
    <w:rsid w:val="0BCC820D"/>
    <w:rsid w:val="0C1B8F5F"/>
    <w:rsid w:val="0C8D86FB"/>
    <w:rsid w:val="0D5F702E"/>
    <w:rsid w:val="0EA69E62"/>
    <w:rsid w:val="0FEE4E34"/>
    <w:rsid w:val="1106E5FB"/>
    <w:rsid w:val="118D0787"/>
    <w:rsid w:val="11D2DE98"/>
    <w:rsid w:val="129624F7"/>
    <w:rsid w:val="12B3C474"/>
    <w:rsid w:val="13EF2A5A"/>
    <w:rsid w:val="140E4443"/>
    <w:rsid w:val="155CC68B"/>
    <w:rsid w:val="16AC7C7D"/>
    <w:rsid w:val="174FDA24"/>
    <w:rsid w:val="1973D274"/>
    <w:rsid w:val="1A846D57"/>
    <w:rsid w:val="1AD80384"/>
    <w:rsid w:val="1ADF08C3"/>
    <w:rsid w:val="1AEC8F1F"/>
    <w:rsid w:val="1C2F8619"/>
    <w:rsid w:val="1E02BEFA"/>
    <w:rsid w:val="1F2CE94C"/>
    <w:rsid w:val="1F40B2B1"/>
    <w:rsid w:val="200A0128"/>
    <w:rsid w:val="20E7A51B"/>
    <w:rsid w:val="213E4763"/>
    <w:rsid w:val="219A1DB1"/>
    <w:rsid w:val="21E85DF1"/>
    <w:rsid w:val="22E76AEA"/>
    <w:rsid w:val="237C5A9F"/>
    <w:rsid w:val="23866506"/>
    <w:rsid w:val="24CE3EF9"/>
    <w:rsid w:val="259DAF7F"/>
    <w:rsid w:val="261729EA"/>
    <w:rsid w:val="26A68837"/>
    <w:rsid w:val="27EC49BA"/>
    <w:rsid w:val="2899E7EC"/>
    <w:rsid w:val="292627E2"/>
    <w:rsid w:val="2A76496F"/>
    <w:rsid w:val="2B3FA3C0"/>
    <w:rsid w:val="2D79AE2C"/>
    <w:rsid w:val="2E8DA595"/>
    <w:rsid w:val="2E962C47"/>
    <w:rsid w:val="2F7F4021"/>
    <w:rsid w:val="32997502"/>
    <w:rsid w:val="32D39F8E"/>
    <w:rsid w:val="32F8D7CF"/>
    <w:rsid w:val="33BC338D"/>
    <w:rsid w:val="33EB0829"/>
    <w:rsid w:val="33EE6629"/>
    <w:rsid w:val="33F06051"/>
    <w:rsid w:val="347B77DE"/>
    <w:rsid w:val="34A7A4F0"/>
    <w:rsid w:val="34F0956C"/>
    <w:rsid w:val="359BA3ED"/>
    <w:rsid w:val="361990DF"/>
    <w:rsid w:val="37093205"/>
    <w:rsid w:val="371B907C"/>
    <w:rsid w:val="37329CC9"/>
    <w:rsid w:val="3798EDFD"/>
    <w:rsid w:val="37F147D0"/>
    <w:rsid w:val="37F8E69F"/>
    <w:rsid w:val="393593BD"/>
    <w:rsid w:val="3939D036"/>
    <w:rsid w:val="39780E59"/>
    <w:rsid w:val="3A982CAF"/>
    <w:rsid w:val="3E850454"/>
    <w:rsid w:val="3F7AD890"/>
    <w:rsid w:val="3FAFCBA6"/>
    <w:rsid w:val="41B09DC0"/>
    <w:rsid w:val="42FDA93B"/>
    <w:rsid w:val="432F15E7"/>
    <w:rsid w:val="43B82566"/>
    <w:rsid w:val="43D5D679"/>
    <w:rsid w:val="43FF3982"/>
    <w:rsid w:val="446E7B74"/>
    <w:rsid w:val="46F3C9B9"/>
    <w:rsid w:val="47C4523B"/>
    <w:rsid w:val="491C89D1"/>
    <w:rsid w:val="4A9549A5"/>
    <w:rsid w:val="4AEBE4B7"/>
    <w:rsid w:val="4B2B3AD0"/>
    <w:rsid w:val="4CE15946"/>
    <w:rsid w:val="4CEC2E5F"/>
    <w:rsid w:val="4DF26630"/>
    <w:rsid w:val="4E8AA18D"/>
    <w:rsid w:val="500DC45B"/>
    <w:rsid w:val="50117F88"/>
    <w:rsid w:val="5038344C"/>
    <w:rsid w:val="508251A4"/>
    <w:rsid w:val="510A3822"/>
    <w:rsid w:val="513BD35A"/>
    <w:rsid w:val="52B94D07"/>
    <w:rsid w:val="53057DB8"/>
    <w:rsid w:val="53272943"/>
    <w:rsid w:val="5475F7EF"/>
    <w:rsid w:val="54D3CB38"/>
    <w:rsid w:val="568E85E7"/>
    <w:rsid w:val="5748FB71"/>
    <w:rsid w:val="5A99F5EC"/>
    <w:rsid w:val="5AC9AF3A"/>
    <w:rsid w:val="5C33B8DE"/>
    <w:rsid w:val="5C4F6FA2"/>
    <w:rsid w:val="5C572C3F"/>
    <w:rsid w:val="5C5E4DE6"/>
    <w:rsid w:val="5DAB8225"/>
    <w:rsid w:val="5DDC229F"/>
    <w:rsid w:val="5E103A48"/>
    <w:rsid w:val="5F05B67E"/>
    <w:rsid w:val="5FBB95CA"/>
    <w:rsid w:val="6067E3B6"/>
    <w:rsid w:val="60B7412B"/>
    <w:rsid w:val="60E6557B"/>
    <w:rsid w:val="6325FA78"/>
    <w:rsid w:val="63CE0036"/>
    <w:rsid w:val="64E59872"/>
    <w:rsid w:val="654DD5C6"/>
    <w:rsid w:val="671FBD85"/>
    <w:rsid w:val="672DDCDA"/>
    <w:rsid w:val="67A38E1C"/>
    <w:rsid w:val="68B0A481"/>
    <w:rsid w:val="68B1522F"/>
    <w:rsid w:val="68B168FB"/>
    <w:rsid w:val="68C6984B"/>
    <w:rsid w:val="6A871ECB"/>
    <w:rsid w:val="6BA40BD0"/>
    <w:rsid w:val="6BF712B0"/>
    <w:rsid w:val="6C0F013F"/>
    <w:rsid w:val="6CBE3E0D"/>
    <w:rsid w:val="6DF3AFE8"/>
    <w:rsid w:val="6E4E9BDC"/>
    <w:rsid w:val="6F59DF49"/>
    <w:rsid w:val="6F902E27"/>
    <w:rsid w:val="70DB5C1E"/>
    <w:rsid w:val="71FCF032"/>
    <w:rsid w:val="720CFEC3"/>
    <w:rsid w:val="737936D1"/>
    <w:rsid w:val="750D1CBE"/>
    <w:rsid w:val="759BD65C"/>
    <w:rsid w:val="75BA43ED"/>
    <w:rsid w:val="762B515F"/>
    <w:rsid w:val="764058BD"/>
    <w:rsid w:val="77ACC9E1"/>
    <w:rsid w:val="77AD3793"/>
    <w:rsid w:val="7839E02C"/>
    <w:rsid w:val="7AAF9C31"/>
    <w:rsid w:val="7ACB698C"/>
    <w:rsid w:val="7AE6D9DD"/>
    <w:rsid w:val="7B1013EA"/>
    <w:rsid w:val="7BCDE0E2"/>
    <w:rsid w:val="7BDBB113"/>
    <w:rsid w:val="7C360A6E"/>
    <w:rsid w:val="7C41F214"/>
    <w:rsid w:val="7C4D1C9E"/>
    <w:rsid w:val="7C7F2D01"/>
    <w:rsid w:val="7CEAD06A"/>
    <w:rsid w:val="7CEEF6CA"/>
    <w:rsid w:val="7D078852"/>
    <w:rsid w:val="7E0EAD4D"/>
    <w:rsid w:val="7EEED6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B3DD0E"/>
  <w15:docId w15:val="{5B3EC55D-EB49-4A2F-A10A-B2320EAA8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1089D"/>
    <w:pPr>
      <w:spacing w:after="200" w:line="276" w:lineRule="auto"/>
      <w:jc w:val="both"/>
    </w:pPr>
    <w:rPr>
      <w:rFonts w:ascii="Verdana" w:hAnsi="Verdana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200EB5"/>
    <w:pPr>
      <w:keepNext/>
      <w:keepLines/>
      <w:spacing w:before="480" w:after="0"/>
      <w:jc w:val="center"/>
      <w:outlineLvl w:val="0"/>
    </w:pPr>
    <w:rPr>
      <w:rFonts w:eastAsia="Times New Roman"/>
      <w:b/>
      <w:bCs/>
      <w:sz w:val="24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452BF"/>
    <w:pPr>
      <w:keepNext/>
      <w:keepLines/>
      <w:spacing w:before="200" w:after="0"/>
      <w:outlineLvl w:val="1"/>
    </w:pPr>
    <w:rPr>
      <w:rFonts w:eastAsia="Times New Roman"/>
      <w:b/>
      <w:bCs/>
      <w:color w:val="000000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D452BF"/>
    <w:pPr>
      <w:keepNext/>
      <w:keepLines/>
      <w:spacing w:before="200" w:after="0"/>
      <w:outlineLvl w:val="2"/>
    </w:pPr>
    <w:rPr>
      <w:rFonts w:eastAsia="Times New Roman"/>
      <w:b/>
      <w:bCs/>
      <w:color w:val="000000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200EB5"/>
    <w:pPr>
      <w:keepNext/>
      <w:keepLines/>
      <w:spacing w:before="200" w:after="0"/>
      <w:outlineLvl w:val="3"/>
    </w:pPr>
    <w:rPr>
      <w:rFonts w:eastAsia="Times New Roman"/>
      <w:b/>
      <w:bCs/>
      <w:i/>
      <w:i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link w:val="Ttulo2"/>
    <w:uiPriority w:val="9"/>
    <w:rsid w:val="00D452BF"/>
    <w:rPr>
      <w:rFonts w:ascii="Arial" w:eastAsia="Times New Roman" w:hAnsi="Arial" w:cs="Times New Roman"/>
      <w:b/>
      <w:bCs/>
      <w:color w:val="000000"/>
      <w:sz w:val="24"/>
      <w:szCs w:val="26"/>
      <w:lang w:val="es-CO"/>
    </w:rPr>
  </w:style>
  <w:style w:type="paragraph" w:styleId="Ttulo">
    <w:name w:val="Title"/>
    <w:basedOn w:val="Normal"/>
    <w:next w:val="Normal"/>
    <w:link w:val="TtuloCar"/>
    <w:uiPriority w:val="10"/>
    <w:rsid w:val="00D452BF"/>
    <w:pPr>
      <w:spacing w:after="300" w:line="240" w:lineRule="auto"/>
      <w:contextualSpacing/>
      <w:jc w:val="center"/>
    </w:pPr>
    <w:rPr>
      <w:rFonts w:eastAsia="Times New Roman"/>
      <w:b/>
      <w:color w:val="000000"/>
      <w:spacing w:val="5"/>
      <w:kern w:val="28"/>
      <w:sz w:val="28"/>
      <w:szCs w:val="52"/>
    </w:rPr>
  </w:style>
  <w:style w:type="character" w:customStyle="1" w:styleId="TtuloCar">
    <w:name w:val="Título Car"/>
    <w:link w:val="Ttulo"/>
    <w:uiPriority w:val="10"/>
    <w:rsid w:val="00D452BF"/>
    <w:rPr>
      <w:rFonts w:ascii="Arial" w:eastAsia="Times New Roman" w:hAnsi="Arial" w:cs="Times New Roman"/>
      <w:b/>
      <w:color w:val="000000"/>
      <w:spacing w:val="5"/>
      <w:kern w:val="28"/>
      <w:sz w:val="28"/>
      <w:szCs w:val="52"/>
      <w:lang w:val="es-CO"/>
    </w:rPr>
  </w:style>
  <w:style w:type="character" w:customStyle="1" w:styleId="Ttulo1Car">
    <w:name w:val="Título 1 Car"/>
    <w:link w:val="Ttulo1"/>
    <w:uiPriority w:val="9"/>
    <w:rsid w:val="00200EB5"/>
    <w:rPr>
      <w:rFonts w:ascii="Verdana" w:eastAsia="Times New Roman" w:hAnsi="Verdana"/>
      <w:b/>
      <w:bCs/>
      <w:sz w:val="24"/>
      <w:szCs w:val="28"/>
      <w:lang w:eastAsia="en-US"/>
    </w:rPr>
  </w:style>
  <w:style w:type="character" w:customStyle="1" w:styleId="Ttulo3Car">
    <w:name w:val="Título 3 Car"/>
    <w:link w:val="Ttulo3"/>
    <w:uiPriority w:val="9"/>
    <w:rsid w:val="00D452BF"/>
    <w:rPr>
      <w:rFonts w:ascii="Arial" w:eastAsia="Times New Roman" w:hAnsi="Arial" w:cs="Times New Roman"/>
      <w:b/>
      <w:bCs/>
      <w:color w:val="000000"/>
      <w:lang w:val="es-CO"/>
    </w:rPr>
  </w:style>
  <w:style w:type="character" w:customStyle="1" w:styleId="Ttulo4Car">
    <w:name w:val="Título 4 Car"/>
    <w:link w:val="Ttulo4"/>
    <w:uiPriority w:val="9"/>
    <w:rsid w:val="00200EB5"/>
    <w:rPr>
      <w:rFonts w:ascii="Verdana" w:eastAsia="Times New Roman" w:hAnsi="Verdana"/>
      <w:b/>
      <w:bCs/>
      <w:i/>
      <w:iCs/>
      <w:szCs w:val="22"/>
      <w:lang w:eastAsia="en-US"/>
    </w:rPr>
  </w:style>
  <w:style w:type="paragraph" w:styleId="Subttulo">
    <w:name w:val="Subtitle"/>
    <w:basedOn w:val="Normal"/>
    <w:next w:val="Normal"/>
    <w:link w:val="SubttuloCar"/>
    <w:uiPriority w:val="11"/>
    <w:rsid w:val="00C1089D"/>
    <w:pPr>
      <w:numPr>
        <w:ilvl w:val="1"/>
      </w:numPr>
    </w:pPr>
    <w:rPr>
      <w:rFonts w:ascii="Cambria" w:eastAsia="Times New Roman" w:hAnsi="Cambria"/>
      <w:i/>
      <w:iCs/>
      <w:spacing w:val="15"/>
      <w:sz w:val="24"/>
      <w:szCs w:val="24"/>
    </w:rPr>
  </w:style>
  <w:style w:type="character" w:customStyle="1" w:styleId="SubttuloCar">
    <w:name w:val="Subtítulo Car"/>
    <w:link w:val="Subttulo"/>
    <w:uiPriority w:val="11"/>
    <w:rsid w:val="00C1089D"/>
    <w:rPr>
      <w:rFonts w:ascii="Cambria" w:eastAsia="Times New Roman" w:hAnsi="Cambria"/>
      <w:i/>
      <w:iCs/>
      <w:spacing w:val="15"/>
      <w:sz w:val="24"/>
      <w:szCs w:val="24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05D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605D4D"/>
    <w:rPr>
      <w:rFonts w:ascii="Tahoma" w:hAnsi="Tahoma" w:cs="Tahoma"/>
      <w:sz w:val="16"/>
      <w:szCs w:val="16"/>
      <w:lang w:val="es-CO"/>
    </w:rPr>
  </w:style>
  <w:style w:type="paragraph" w:styleId="TDC5">
    <w:name w:val="toc 5"/>
    <w:basedOn w:val="Normal"/>
    <w:next w:val="Normal"/>
    <w:autoRedefine/>
    <w:uiPriority w:val="39"/>
    <w:unhideWhenUsed/>
    <w:rsid w:val="00AA69FF"/>
    <w:pPr>
      <w:spacing w:after="0"/>
      <w:ind w:left="600"/>
      <w:jc w:val="left"/>
    </w:pPr>
    <w:rPr>
      <w:rFonts w:ascii="Calibri" w:hAnsi="Calibri" w:cs="Calibri"/>
      <w:szCs w:val="20"/>
    </w:rPr>
  </w:style>
  <w:style w:type="paragraph" w:styleId="TDC6">
    <w:name w:val="toc 6"/>
    <w:basedOn w:val="Normal"/>
    <w:next w:val="Normal"/>
    <w:autoRedefine/>
    <w:uiPriority w:val="39"/>
    <w:unhideWhenUsed/>
    <w:rsid w:val="00AA69FF"/>
    <w:pPr>
      <w:spacing w:after="0"/>
      <w:ind w:left="800"/>
      <w:jc w:val="left"/>
    </w:pPr>
    <w:rPr>
      <w:rFonts w:ascii="Calibri" w:hAnsi="Calibri" w:cs="Calibri"/>
      <w:szCs w:val="20"/>
    </w:rPr>
  </w:style>
  <w:style w:type="paragraph" w:styleId="TDC7">
    <w:name w:val="toc 7"/>
    <w:basedOn w:val="Normal"/>
    <w:next w:val="Normal"/>
    <w:autoRedefine/>
    <w:uiPriority w:val="39"/>
    <w:unhideWhenUsed/>
    <w:rsid w:val="00AA69FF"/>
    <w:pPr>
      <w:spacing w:after="0"/>
      <w:ind w:left="1000"/>
      <w:jc w:val="left"/>
    </w:pPr>
    <w:rPr>
      <w:rFonts w:ascii="Calibri" w:hAnsi="Calibri" w:cs="Calibri"/>
      <w:szCs w:val="20"/>
    </w:rPr>
  </w:style>
  <w:style w:type="paragraph" w:styleId="TDC8">
    <w:name w:val="toc 8"/>
    <w:basedOn w:val="Normal"/>
    <w:next w:val="Normal"/>
    <w:autoRedefine/>
    <w:uiPriority w:val="39"/>
    <w:unhideWhenUsed/>
    <w:rsid w:val="00AA69FF"/>
    <w:pPr>
      <w:spacing w:after="0"/>
      <w:ind w:left="1200"/>
      <w:jc w:val="left"/>
    </w:pPr>
    <w:rPr>
      <w:rFonts w:ascii="Calibri" w:hAnsi="Calibri" w:cs="Calibri"/>
      <w:szCs w:val="20"/>
    </w:rPr>
  </w:style>
  <w:style w:type="paragraph" w:styleId="TDC9">
    <w:name w:val="toc 9"/>
    <w:basedOn w:val="Normal"/>
    <w:next w:val="Normal"/>
    <w:autoRedefine/>
    <w:uiPriority w:val="39"/>
    <w:unhideWhenUsed/>
    <w:rsid w:val="00AA69FF"/>
    <w:pPr>
      <w:spacing w:after="0"/>
      <w:ind w:left="1400"/>
      <w:jc w:val="left"/>
    </w:pPr>
    <w:rPr>
      <w:rFonts w:ascii="Calibri" w:hAnsi="Calibri" w:cs="Calibri"/>
      <w:szCs w:val="20"/>
    </w:rPr>
  </w:style>
  <w:style w:type="paragraph" w:styleId="Encabezado">
    <w:name w:val="header"/>
    <w:basedOn w:val="Normal"/>
    <w:link w:val="EncabezadoCar"/>
    <w:unhideWhenUsed/>
    <w:rsid w:val="004D4AD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link w:val="Encabezado"/>
    <w:uiPriority w:val="99"/>
    <w:rsid w:val="004D4AD3"/>
    <w:rPr>
      <w:rFonts w:ascii="Verdana" w:hAnsi="Verdana"/>
      <w:szCs w:val="22"/>
      <w:lang w:eastAsia="en-US"/>
    </w:rPr>
  </w:style>
  <w:style w:type="paragraph" w:styleId="Piedepgina">
    <w:name w:val="footer"/>
    <w:basedOn w:val="Normal"/>
    <w:link w:val="PiedepginaCar"/>
    <w:unhideWhenUsed/>
    <w:rsid w:val="004D4AD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link w:val="Piedepgina"/>
    <w:uiPriority w:val="99"/>
    <w:rsid w:val="004D4AD3"/>
    <w:rPr>
      <w:rFonts w:ascii="Verdana" w:hAnsi="Verdana"/>
      <w:szCs w:val="22"/>
      <w:lang w:eastAsia="en-US"/>
    </w:rPr>
  </w:style>
  <w:style w:type="paragraph" w:customStyle="1" w:styleId="Encabezados">
    <w:name w:val="Encabezados"/>
    <w:basedOn w:val="Encabezado"/>
    <w:link w:val="EncabezadosCar"/>
    <w:qFormat/>
    <w:rsid w:val="004D4AD3"/>
    <w:pPr>
      <w:pBdr>
        <w:bottom w:val="threeDEmboss" w:sz="24" w:space="0" w:color="auto"/>
      </w:pBdr>
      <w:jc w:val="right"/>
    </w:pPr>
    <w:rPr>
      <w:noProof/>
      <w:szCs w:val="20"/>
    </w:rPr>
  </w:style>
  <w:style w:type="character" w:styleId="Nmerodepgina">
    <w:name w:val="page number"/>
    <w:rsid w:val="004D4AD3"/>
    <w:rPr>
      <w:rFonts w:ascii="Verdana" w:hAnsi="Verdana"/>
      <w:dstrike w:val="0"/>
      <w:sz w:val="16"/>
      <w:vertAlign w:val="baseline"/>
    </w:rPr>
  </w:style>
  <w:style w:type="character" w:customStyle="1" w:styleId="EncabezadosCar">
    <w:name w:val="Encabezados Car"/>
    <w:link w:val="Encabezados"/>
    <w:rsid w:val="004D4AD3"/>
    <w:rPr>
      <w:rFonts w:ascii="Verdana" w:hAnsi="Verdana"/>
      <w:noProof/>
      <w:szCs w:val="22"/>
      <w:lang w:eastAsia="en-US"/>
    </w:rPr>
  </w:style>
  <w:style w:type="paragraph" w:styleId="TDC1">
    <w:name w:val="toc 1"/>
    <w:basedOn w:val="Normal"/>
    <w:next w:val="Normal"/>
    <w:autoRedefine/>
    <w:uiPriority w:val="39"/>
    <w:rsid w:val="00324C11"/>
    <w:pPr>
      <w:spacing w:after="0"/>
      <w:jc w:val="left"/>
    </w:pPr>
    <w:rPr>
      <w:b/>
      <w:bCs/>
      <w:caps/>
      <w:sz w:val="22"/>
      <w:szCs w:val="24"/>
    </w:rPr>
  </w:style>
  <w:style w:type="paragraph" w:customStyle="1" w:styleId="HPTableTitle">
    <w:name w:val="HP_Table_Title"/>
    <w:basedOn w:val="Normal"/>
    <w:next w:val="Normal"/>
    <w:rsid w:val="004D4AD3"/>
    <w:pPr>
      <w:keepNext/>
      <w:keepLines/>
      <w:spacing w:before="240" w:after="60" w:line="240" w:lineRule="auto"/>
      <w:ind w:left="720"/>
    </w:pPr>
    <w:rPr>
      <w:rFonts w:ascii="Futura Bk" w:eastAsia="Times New Roman" w:hAnsi="Futura Bk"/>
      <w:sz w:val="18"/>
      <w:szCs w:val="20"/>
      <w:lang w:val="en-US"/>
    </w:rPr>
  </w:style>
  <w:style w:type="paragraph" w:customStyle="1" w:styleId="TableSmHeading">
    <w:name w:val="Table_Sm_Heading"/>
    <w:basedOn w:val="Normal"/>
    <w:rsid w:val="004D4AD3"/>
    <w:pPr>
      <w:keepNext/>
      <w:keepLines/>
      <w:spacing w:before="60" w:after="40" w:line="240" w:lineRule="auto"/>
      <w:ind w:left="720"/>
    </w:pPr>
    <w:rPr>
      <w:rFonts w:ascii="Futura Bk" w:eastAsia="Times New Roman" w:hAnsi="Futura Bk"/>
      <w:sz w:val="16"/>
      <w:szCs w:val="20"/>
      <w:lang w:val="en-US"/>
    </w:rPr>
  </w:style>
  <w:style w:type="paragraph" w:customStyle="1" w:styleId="TableSmHeadingRight">
    <w:name w:val="Table_Sm_Heading_Right"/>
    <w:basedOn w:val="TableSmHeading"/>
    <w:rsid w:val="004D4AD3"/>
    <w:pPr>
      <w:jc w:val="right"/>
    </w:pPr>
  </w:style>
  <w:style w:type="paragraph" w:customStyle="1" w:styleId="TableMedium">
    <w:name w:val="Table_Medium"/>
    <w:basedOn w:val="Normal"/>
    <w:rsid w:val="004D4AD3"/>
    <w:pPr>
      <w:spacing w:before="40" w:after="40" w:line="240" w:lineRule="auto"/>
      <w:ind w:left="720"/>
    </w:pPr>
    <w:rPr>
      <w:rFonts w:ascii="Futura Bk" w:eastAsia="Times New Roman" w:hAnsi="Futura Bk"/>
      <w:b/>
      <w:sz w:val="18"/>
      <w:szCs w:val="20"/>
      <w:lang w:val="en-US"/>
    </w:rPr>
  </w:style>
  <w:style w:type="paragraph" w:styleId="TDC2">
    <w:name w:val="toc 2"/>
    <w:basedOn w:val="Normal"/>
    <w:next w:val="Normal"/>
    <w:autoRedefine/>
    <w:uiPriority w:val="39"/>
    <w:unhideWhenUsed/>
    <w:rsid w:val="00324C11"/>
    <w:pPr>
      <w:spacing w:after="0"/>
      <w:jc w:val="left"/>
    </w:pPr>
    <w:rPr>
      <w:rFonts w:cs="Calibri"/>
      <w:b/>
      <w:bCs/>
      <w:szCs w:val="20"/>
    </w:rPr>
  </w:style>
  <w:style w:type="paragraph" w:styleId="TDC3">
    <w:name w:val="toc 3"/>
    <w:basedOn w:val="Normal"/>
    <w:next w:val="Normal"/>
    <w:autoRedefine/>
    <w:uiPriority w:val="39"/>
    <w:unhideWhenUsed/>
    <w:rsid w:val="00324C11"/>
    <w:pPr>
      <w:spacing w:after="0"/>
      <w:ind w:left="200"/>
      <w:jc w:val="left"/>
    </w:pPr>
    <w:rPr>
      <w:rFonts w:cs="Calibri"/>
      <w:szCs w:val="20"/>
    </w:rPr>
  </w:style>
  <w:style w:type="paragraph" w:styleId="TDC4">
    <w:name w:val="toc 4"/>
    <w:basedOn w:val="Normal"/>
    <w:next w:val="Normal"/>
    <w:autoRedefine/>
    <w:uiPriority w:val="39"/>
    <w:unhideWhenUsed/>
    <w:rsid w:val="00324C11"/>
    <w:pPr>
      <w:spacing w:after="0"/>
      <w:ind w:left="400"/>
      <w:jc w:val="left"/>
    </w:pPr>
    <w:rPr>
      <w:rFonts w:cs="Calibri"/>
      <w:i/>
      <w:szCs w:val="20"/>
    </w:rPr>
  </w:style>
  <w:style w:type="paragraph" w:customStyle="1" w:styleId="TOCHeading">
    <w:name w:val="TOC_Heading"/>
    <w:basedOn w:val="Normal"/>
    <w:next w:val="Normal"/>
    <w:link w:val="TOCHeadingCar"/>
    <w:rsid w:val="00DE6C71"/>
    <w:pPr>
      <w:keepNext/>
      <w:spacing w:before="80" w:after="120" w:line="240" w:lineRule="auto"/>
    </w:pPr>
    <w:rPr>
      <w:rFonts w:ascii="Futura Bk" w:eastAsia="Times New Roman" w:hAnsi="Futura Bk"/>
      <w:b/>
      <w:sz w:val="24"/>
      <w:szCs w:val="20"/>
      <w:lang w:val="en-US"/>
    </w:rPr>
  </w:style>
  <w:style w:type="character" w:customStyle="1" w:styleId="TOCHeadingCar">
    <w:name w:val="TOC_Heading Car"/>
    <w:link w:val="TOCHeading"/>
    <w:rsid w:val="00DE6C71"/>
    <w:rPr>
      <w:rFonts w:ascii="Futura Bk" w:eastAsia="Times New Roman" w:hAnsi="Futura Bk"/>
      <w:b/>
      <w:sz w:val="24"/>
      <w:lang w:val="en-US" w:eastAsia="en-US"/>
    </w:rPr>
  </w:style>
  <w:style w:type="paragraph" w:styleId="TtuloTDC">
    <w:name w:val="TOC Heading"/>
    <w:basedOn w:val="Ttulo1"/>
    <w:next w:val="Normal"/>
    <w:uiPriority w:val="39"/>
    <w:unhideWhenUsed/>
    <w:qFormat/>
    <w:rsid w:val="009164B3"/>
    <w:pPr>
      <w:jc w:val="left"/>
      <w:outlineLvl w:val="9"/>
    </w:pPr>
    <w:rPr>
      <w:rFonts w:ascii="Cambria" w:hAnsi="Cambria"/>
      <w:color w:val="365F91"/>
      <w:lang w:eastAsia="es-CO"/>
    </w:rPr>
  </w:style>
  <w:style w:type="character" w:styleId="Hipervnculo">
    <w:name w:val="Hyperlink"/>
    <w:uiPriority w:val="99"/>
    <w:unhideWhenUsed/>
    <w:rsid w:val="009164B3"/>
    <w:rPr>
      <w:color w:val="0000FF"/>
      <w:u w:val="single"/>
    </w:rPr>
  </w:style>
  <w:style w:type="paragraph" w:styleId="Prrafodelista">
    <w:name w:val="List Paragraph"/>
    <w:basedOn w:val="Normal"/>
    <w:uiPriority w:val="34"/>
    <w:rsid w:val="00A97FDC"/>
    <w:pPr>
      <w:ind w:left="720"/>
      <w:contextualSpacing/>
    </w:pPr>
  </w:style>
  <w:style w:type="table" w:styleId="Tablaconcuadrcula">
    <w:name w:val="Table Grid"/>
    <w:basedOn w:val="Tablanormal"/>
    <w:uiPriority w:val="59"/>
    <w:rsid w:val="00FB4123"/>
    <w:tblPr>
      <w:tblBorders>
        <w:top w:val="single" w:sz="4" w:space="0" w:color="404040" w:themeColor="text1"/>
        <w:left w:val="single" w:sz="4" w:space="0" w:color="404040" w:themeColor="text1"/>
        <w:bottom w:val="single" w:sz="4" w:space="0" w:color="404040" w:themeColor="text1"/>
        <w:right w:val="single" w:sz="4" w:space="0" w:color="404040" w:themeColor="text1"/>
        <w:insideH w:val="single" w:sz="4" w:space="0" w:color="404040" w:themeColor="text1"/>
        <w:insideV w:val="single" w:sz="4" w:space="0" w:color="40404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diagramData" Target="diagrams/data1.xml"/><Relationship Id="rId26" Type="http://schemas.openxmlformats.org/officeDocument/2006/relationships/image" Target="media/image11.png"/><Relationship Id="rId39" Type="http://schemas.openxmlformats.org/officeDocument/2006/relationships/image" Target="media/image24.png"/><Relationship Id="rId21" Type="http://schemas.openxmlformats.org/officeDocument/2006/relationships/diagramColors" Target="diagrams/colors1.xml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4.png"/><Relationship Id="rId11" Type="http://schemas.openxmlformats.org/officeDocument/2006/relationships/image" Target="media/image1.png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5" Type="http://schemas.openxmlformats.org/officeDocument/2006/relationships/numbering" Target="numbering.xml"/><Relationship Id="rId61" Type="http://schemas.openxmlformats.org/officeDocument/2006/relationships/footer" Target="footer1.xml"/><Relationship Id="rId19" Type="http://schemas.openxmlformats.org/officeDocument/2006/relationships/diagramLayout" Target="diagrams/layout1.xml"/><Relationship Id="rId14" Type="http://schemas.openxmlformats.org/officeDocument/2006/relationships/image" Target="media/image4.png"/><Relationship Id="rId22" Type="http://schemas.microsoft.com/office/2007/relationships/diagramDrawing" Target="diagrams/drawing1.xml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8" Type="http://schemas.openxmlformats.org/officeDocument/2006/relationships/webSettings" Target="webSettings.xml"/><Relationship Id="rId51" Type="http://schemas.openxmlformats.org/officeDocument/2006/relationships/image" Target="media/image36.png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Relationship Id="rId20" Type="http://schemas.openxmlformats.org/officeDocument/2006/relationships/diagramQuickStyle" Target="diagrams/quickStyle1.xml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ati\Redise&#241;o%20Procesos%20SETI\Plantilla%20Word%202.dot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38ECDA7-1167-4897-B942-F1934F4789A5}" type="doc">
      <dgm:prSet loTypeId="urn:microsoft.com/office/officeart/2005/8/layout/hierarchy4" loCatId="hierarchy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endParaRPr lang="es-CO"/>
        </a:p>
      </dgm:t>
    </dgm:pt>
    <dgm:pt modelId="{F866CB5F-7E01-47FC-9B5E-0BCE54065200}">
      <dgm:prSet/>
      <dgm:spPr>
        <a:solidFill>
          <a:srgbClr val="7030A0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es-ES_tradnl"/>
            <a:t>Feature</a:t>
          </a:r>
          <a:endParaRPr lang="es-CO"/>
        </a:p>
      </dgm:t>
    </dgm:pt>
    <dgm:pt modelId="{D6BFF574-99D6-4ADA-B3DF-56713C5CEAE4}" type="parTrans" cxnId="{CAB4AD8F-898F-42C2-B960-9E5675E1B937}">
      <dgm:prSet/>
      <dgm:spPr/>
      <dgm:t>
        <a:bodyPr/>
        <a:lstStyle/>
        <a:p>
          <a:endParaRPr lang="es-CO"/>
        </a:p>
      </dgm:t>
    </dgm:pt>
    <dgm:pt modelId="{B8058DD3-D65D-4AAC-967B-BB3B78217F33}" type="sibTrans" cxnId="{CAB4AD8F-898F-42C2-B960-9E5675E1B937}">
      <dgm:prSet/>
      <dgm:spPr/>
      <dgm:t>
        <a:bodyPr/>
        <a:lstStyle/>
        <a:p>
          <a:endParaRPr lang="es-CO"/>
        </a:p>
      </dgm:t>
    </dgm:pt>
    <dgm:pt modelId="{24E72841-AA4A-4933-BBAC-2337AE2F506E}">
      <dgm:prSet/>
      <dgm:spPr>
        <a:solidFill>
          <a:srgbClr val="00B0F0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es-ES_tradnl"/>
            <a:t>User Story</a:t>
          </a:r>
          <a:endParaRPr lang="es-CO"/>
        </a:p>
      </dgm:t>
    </dgm:pt>
    <dgm:pt modelId="{84B76769-FE49-4FAE-A4B5-16C2BE7C0562}" type="parTrans" cxnId="{6F8BE8B6-A95D-4CE0-BE87-B2EBC1DC5ED7}">
      <dgm:prSet/>
      <dgm:spPr/>
      <dgm:t>
        <a:bodyPr/>
        <a:lstStyle/>
        <a:p>
          <a:endParaRPr lang="es-CO"/>
        </a:p>
      </dgm:t>
    </dgm:pt>
    <dgm:pt modelId="{16C24907-D4EB-4F13-B3AA-B64C243578CE}" type="sibTrans" cxnId="{6F8BE8B6-A95D-4CE0-BE87-B2EBC1DC5ED7}">
      <dgm:prSet/>
      <dgm:spPr/>
      <dgm:t>
        <a:bodyPr/>
        <a:lstStyle/>
        <a:p>
          <a:endParaRPr lang="es-CO"/>
        </a:p>
      </dgm:t>
    </dgm:pt>
    <dgm:pt modelId="{8716E3B2-8973-4481-9E9F-04194B859B1B}">
      <dgm:prSet phldrT="[Text]"/>
      <dgm:spPr>
        <a:solidFill>
          <a:srgbClr val="E5A259"/>
        </a:solidFill>
      </dgm:spPr>
      <dgm:t>
        <a:bodyPr/>
        <a:lstStyle/>
        <a:p>
          <a:r>
            <a:rPr lang="es-ES_tradnl"/>
            <a:t>Epic</a:t>
          </a:r>
          <a:endParaRPr lang="es-CO"/>
        </a:p>
      </dgm:t>
    </dgm:pt>
    <dgm:pt modelId="{3CC90748-18C7-4A2C-A9BC-CDED9641FFF9}" type="parTrans" cxnId="{48F3992C-F95A-4164-A5A3-F2B6F36C1901}">
      <dgm:prSet/>
      <dgm:spPr/>
      <dgm:t>
        <a:bodyPr/>
        <a:lstStyle/>
        <a:p>
          <a:endParaRPr lang="es-CO"/>
        </a:p>
      </dgm:t>
    </dgm:pt>
    <dgm:pt modelId="{98512DF5-4610-4FBA-9ECA-4E23AC861D23}" type="sibTrans" cxnId="{48F3992C-F95A-4164-A5A3-F2B6F36C1901}">
      <dgm:prSet/>
      <dgm:spPr/>
      <dgm:t>
        <a:bodyPr/>
        <a:lstStyle/>
        <a:p>
          <a:endParaRPr lang="es-CO"/>
        </a:p>
      </dgm:t>
    </dgm:pt>
    <dgm:pt modelId="{11B7D260-736D-41AC-80D0-3269C1C6C069}">
      <dgm:prSet/>
      <dgm:spPr>
        <a:solidFill>
          <a:srgbClr val="FFC000"/>
        </a:solidFill>
      </dgm:spPr>
      <dgm:t>
        <a:bodyPr/>
        <a:lstStyle/>
        <a:p>
          <a:pPr>
            <a:buFont typeface="Symbol" panose="05050102010706020507" pitchFamily="18" charset="2"/>
            <a:buChar char=""/>
          </a:pPr>
          <a:r>
            <a:rPr lang="es-CO"/>
            <a:t>Task</a:t>
          </a:r>
        </a:p>
      </dgm:t>
    </dgm:pt>
    <dgm:pt modelId="{8A5C575A-60D0-43D2-8F47-2EC379C01723}" type="parTrans" cxnId="{38528812-F3E6-4D72-A7B1-D986D5CF8759}">
      <dgm:prSet/>
      <dgm:spPr/>
      <dgm:t>
        <a:bodyPr/>
        <a:lstStyle/>
        <a:p>
          <a:endParaRPr lang="es-CO"/>
        </a:p>
      </dgm:t>
    </dgm:pt>
    <dgm:pt modelId="{4A4AC480-47CB-4274-AA75-112863F2A340}" type="sibTrans" cxnId="{38528812-F3E6-4D72-A7B1-D986D5CF8759}">
      <dgm:prSet/>
      <dgm:spPr/>
      <dgm:t>
        <a:bodyPr/>
        <a:lstStyle/>
        <a:p>
          <a:endParaRPr lang="es-CO"/>
        </a:p>
      </dgm:t>
    </dgm:pt>
    <dgm:pt modelId="{EF1A297A-4A08-4AD9-9B43-F47452E7DD3B}" type="pres">
      <dgm:prSet presAssocID="{238ECDA7-1167-4897-B942-F1934F4789A5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</dgm:pt>
    <dgm:pt modelId="{4CA394BE-BB3D-4A28-A09D-51417CE0A76F}" type="pres">
      <dgm:prSet presAssocID="{8716E3B2-8973-4481-9E9F-04194B859B1B}" presName="vertOne" presStyleCnt="0"/>
      <dgm:spPr/>
    </dgm:pt>
    <dgm:pt modelId="{7BA146B7-75E9-4F25-9D4F-966219D4BF55}" type="pres">
      <dgm:prSet presAssocID="{8716E3B2-8973-4481-9E9F-04194B859B1B}" presName="txOne" presStyleLbl="node0" presStyleIdx="0" presStyleCnt="1">
        <dgm:presLayoutVars>
          <dgm:chPref val="3"/>
        </dgm:presLayoutVars>
      </dgm:prSet>
      <dgm:spPr/>
    </dgm:pt>
    <dgm:pt modelId="{079F1A7F-5EE5-4006-83B5-D677C3537158}" type="pres">
      <dgm:prSet presAssocID="{8716E3B2-8973-4481-9E9F-04194B859B1B}" presName="parTransOne" presStyleCnt="0"/>
      <dgm:spPr/>
    </dgm:pt>
    <dgm:pt modelId="{A0FE4A05-B96C-4D13-A05E-D0F72F3F8853}" type="pres">
      <dgm:prSet presAssocID="{8716E3B2-8973-4481-9E9F-04194B859B1B}" presName="horzOne" presStyleCnt="0"/>
      <dgm:spPr/>
    </dgm:pt>
    <dgm:pt modelId="{4EB9B27D-B583-44F0-B92E-446FDF60E4AF}" type="pres">
      <dgm:prSet presAssocID="{F866CB5F-7E01-47FC-9B5E-0BCE54065200}" presName="vertTwo" presStyleCnt="0"/>
      <dgm:spPr/>
    </dgm:pt>
    <dgm:pt modelId="{92445C44-36A0-4784-9054-9E6B8A0249E0}" type="pres">
      <dgm:prSet presAssocID="{F866CB5F-7E01-47FC-9B5E-0BCE54065200}" presName="txTwo" presStyleLbl="node2" presStyleIdx="0" presStyleCnt="1">
        <dgm:presLayoutVars>
          <dgm:chPref val="3"/>
        </dgm:presLayoutVars>
      </dgm:prSet>
      <dgm:spPr/>
    </dgm:pt>
    <dgm:pt modelId="{829B6E80-E83E-4A9A-B252-D1F059696584}" type="pres">
      <dgm:prSet presAssocID="{F866CB5F-7E01-47FC-9B5E-0BCE54065200}" presName="parTransTwo" presStyleCnt="0"/>
      <dgm:spPr/>
    </dgm:pt>
    <dgm:pt modelId="{106476C9-02B1-44CD-A8E1-D77A104549C2}" type="pres">
      <dgm:prSet presAssocID="{F866CB5F-7E01-47FC-9B5E-0BCE54065200}" presName="horzTwo" presStyleCnt="0"/>
      <dgm:spPr/>
    </dgm:pt>
    <dgm:pt modelId="{816071CB-74E7-4272-ABD5-584CFD284573}" type="pres">
      <dgm:prSet presAssocID="{24E72841-AA4A-4933-BBAC-2337AE2F506E}" presName="vertThree" presStyleCnt="0"/>
      <dgm:spPr/>
    </dgm:pt>
    <dgm:pt modelId="{DD95963F-D4FE-4108-90F3-B3473625C408}" type="pres">
      <dgm:prSet presAssocID="{24E72841-AA4A-4933-BBAC-2337AE2F506E}" presName="txThree" presStyleLbl="node3" presStyleIdx="0" presStyleCnt="1">
        <dgm:presLayoutVars>
          <dgm:chPref val="3"/>
        </dgm:presLayoutVars>
      </dgm:prSet>
      <dgm:spPr/>
    </dgm:pt>
    <dgm:pt modelId="{93733432-7E50-41AF-AA9C-B9268AF1CA49}" type="pres">
      <dgm:prSet presAssocID="{24E72841-AA4A-4933-BBAC-2337AE2F506E}" presName="parTransThree" presStyleCnt="0"/>
      <dgm:spPr/>
    </dgm:pt>
    <dgm:pt modelId="{5DF81ADD-9EF0-404C-A352-7628928E970F}" type="pres">
      <dgm:prSet presAssocID="{24E72841-AA4A-4933-BBAC-2337AE2F506E}" presName="horzThree" presStyleCnt="0"/>
      <dgm:spPr/>
    </dgm:pt>
    <dgm:pt modelId="{BA9BF3AC-7B27-42B7-A3F3-7767F5906742}" type="pres">
      <dgm:prSet presAssocID="{11B7D260-736D-41AC-80D0-3269C1C6C069}" presName="vertFour" presStyleCnt="0">
        <dgm:presLayoutVars>
          <dgm:chPref val="3"/>
        </dgm:presLayoutVars>
      </dgm:prSet>
      <dgm:spPr/>
    </dgm:pt>
    <dgm:pt modelId="{0CDF2A60-FB06-492B-9B49-A3927AA453D2}" type="pres">
      <dgm:prSet presAssocID="{11B7D260-736D-41AC-80D0-3269C1C6C069}" presName="txFour" presStyleLbl="node4" presStyleIdx="0" presStyleCnt="1">
        <dgm:presLayoutVars>
          <dgm:chPref val="3"/>
        </dgm:presLayoutVars>
      </dgm:prSet>
      <dgm:spPr/>
    </dgm:pt>
    <dgm:pt modelId="{3FF821A1-9588-4070-A249-A3312669F2E3}" type="pres">
      <dgm:prSet presAssocID="{11B7D260-736D-41AC-80D0-3269C1C6C069}" presName="horzFour" presStyleCnt="0"/>
      <dgm:spPr/>
    </dgm:pt>
  </dgm:ptLst>
  <dgm:cxnLst>
    <dgm:cxn modelId="{38528812-F3E6-4D72-A7B1-D986D5CF8759}" srcId="{24E72841-AA4A-4933-BBAC-2337AE2F506E}" destId="{11B7D260-736D-41AC-80D0-3269C1C6C069}" srcOrd="0" destOrd="0" parTransId="{8A5C575A-60D0-43D2-8F47-2EC379C01723}" sibTransId="{4A4AC480-47CB-4274-AA75-112863F2A340}"/>
    <dgm:cxn modelId="{3EB98818-4597-4E83-84D1-FEF59F4B5A46}" type="presOf" srcId="{238ECDA7-1167-4897-B942-F1934F4789A5}" destId="{EF1A297A-4A08-4AD9-9B43-F47452E7DD3B}" srcOrd="0" destOrd="0" presId="urn:microsoft.com/office/officeart/2005/8/layout/hierarchy4"/>
    <dgm:cxn modelId="{89EFE618-CAE5-46E3-A5CA-004698EA2B2D}" type="presOf" srcId="{24E72841-AA4A-4933-BBAC-2337AE2F506E}" destId="{DD95963F-D4FE-4108-90F3-B3473625C408}" srcOrd="0" destOrd="0" presId="urn:microsoft.com/office/officeart/2005/8/layout/hierarchy4"/>
    <dgm:cxn modelId="{48F3992C-F95A-4164-A5A3-F2B6F36C1901}" srcId="{238ECDA7-1167-4897-B942-F1934F4789A5}" destId="{8716E3B2-8973-4481-9E9F-04194B859B1B}" srcOrd="0" destOrd="0" parTransId="{3CC90748-18C7-4A2C-A9BC-CDED9641FFF9}" sibTransId="{98512DF5-4610-4FBA-9ECA-4E23AC861D23}"/>
    <dgm:cxn modelId="{BFB1EB60-2C53-4641-84CB-CD2D10070B71}" type="presOf" srcId="{F866CB5F-7E01-47FC-9B5E-0BCE54065200}" destId="{92445C44-36A0-4784-9054-9E6B8A0249E0}" srcOrd="0" destOrd="0" presId="urn:microsoft.com/office/officeart/2005/8/layout/hierarchy4"/>
    <dgm:cxn modelId="{CCB73473-C04E-4508-8C8A-90E2EA57B3A6}" type="presOf" srcId="{8716E3B2-8973-4481-9E9F-04194B859B1B}" destId="{7BA146B7-75E9-4F25-9D4F-966219D4BF55}" srcOrd="0" destOrd="0" presId="urn:microsoft.com/office/officeart/2005/8/layout/hierarchy4"/>
    <dgm:cxn modelId="{CAB4AD8F-898F-42C2-B960-9E5675E1B937}" srcId="{8716E3B2-8973-4481-9E9F-04194B859B1B}" destId="{F866CB5F-7E01-47FC-9B5E-0BCE54065200}" srcOrd="0" destOrd="0" parTransId="{D6BFF574-99D6-4ADA-B3DF-56713C5CEAE4}" sibTransId="{B8058DD3-D65D-4AAC-967B-BB3B78217F33}"/>
    <dgm:cxn modelId="{51086299-F0F2-4695-8D9B-589625592A81}" type="presOf" srcId="{11B7D260-736D-41AC-80D0-3269C1C6C069}" destId="{0CDF2A60-FB06-492B-9B49-A3927AA453D2}" srcOrd="0" destOrd="0" presId="urn:microsoft.com/office/officeart/2005/8/layout/hierarchy4"/>
    <dgm:cxn modelId="{6F8BE8B6-A95D-4CE0-BE87-B2EBC1DC5ED7}" srcId="{F866CB5F-7E01-47FC-9B5E-0BCE54065200}" destId="{24E72841-AA4A-4933-BBAC-2337AE2F506E}" srcOrd="0" destOrd="0" parTransId="{84B76769-FE49-4FAE-A4B5-16C2BE7C0562}" sibTransId="{16C24907-D4EB-4F13-B3AA-B64C243578CE}"/>
    <dgm:cxn modelId="{43DEA7CD-1713-4627-9D38-6233F2D29598}" type="presParOf" srcId="{EF1A297A-4A08-4AD9-9B43-F47452E7DD3B}" destId="{4CA394BE-BB3D-4A28-A09D-51417CE0A76F}" srcOrd="0" destOrd="0" presId="urn:microsoft.com/office/officeart/2005/8/layout/hierarchy4"/>
    <dgm:cxn modelId="{9E5E68E1-6612-4D9A-A117-B1E6D0448B25}" type="presParOf" srcId="{4CA394BE-BB3D-4A28-A09D-51417CE0A76F}" destId="{7BA146B7-75E9-4F25-9D4F-966219D4BF55}" srcOrd="0" destOrd="0" presId="urn:microsoft.com/office/officeart/2005/8/layout/hierarchy4"/>
    <dgm:cxn modelId="{AA343E92-503B-4E99-86D9-36A00DB23BC6}" type="presParOf" srcId="{4CA394BE-BB3D-4A28-A09D-51417CE0A76F}" destId="{079F1A7F-5EE5-4006-83B5-D677C3537158}" srcOrd="1" destOrd="0" presId="urn:microsoft.com/office/officeart/2005/8/layout/hierarchy4"/>
    <dgm:cxn modelId="{5688FB02-52D4-457A-AC6C-36357CBFA982}" type="presParOf" srcId="{4CA394BE-BB3D-4A28-A09D-51417CE0A76F}" destId="{A0FE4A05-B96C-4D13-A05E-D0F72F3F8853}" srcOrd="2" destOrd="0" presId="urn:microsoft.com/office/officeart/2005/8/layout/hierarchy4"/>
    <dgm:cxn modelId="{5614A4B1-EAD3-44D1-8DA7-CA440730B311}" type="presParOf" srcId="{A0FE4A05-B96C-4D13-A05E-D0F72F3F8853}" destId="{4EB9B27D-B583-44F0-B92E-446FDF60E4AF}" srcOrd="0" destOrd="0" presId="urn:microsoft.com/office/officeart/2005/8/layout/hierarchy4"/>
    <dgm:cxn modelId="{0A4493F7-4505-475E-BEE4-10F5D20F93A3}" type="presParOf" srcId="{4EB9B27D-B583-44F0-B92E-446FDF60E4AF}" destId="{92445C44-36A0-4784-9054-9E6B8A0249E0}" srcOrd="0" destOrd="0" presId="urn:microsoft.com/office/officeart/2005/8/layout/hierarchy4"/>
    <dgm:cxn modelId="{B51636C1-7E86-4D24-A231-699F6123AAAA}" type="presParOf" srcId="{4EB9B27D-B583-44F0-B92E-446FDF60E4AF}" destId="{829B6E80-E83E-4A9A-B252-D1F059696584}" srcOrd="1" destOrd="0" presId="urn:microsoft.com/office/officeart/2005/8/layout/hierarchy4"/>
    <dgm:cxn modelId="{53E745C5-9810-4CF9-957E-7DD337BFED54}" type="presParOf" srcId="{4EB9B27D-B583-44F0-B92E-446FDF60E4AF}" destId="{106476C9-02B1-44CD-A8E1-D77A104549C2}" srcOrd="2" destOrd="0" presId="urn:microsoft.com/office/officeart/2005/8/layout/hierarchy4"/>
    <dgm:cxn modelId="{603DD45D-FF1D-4493-9F78-AD355321F08A}" type="presParOf" srcId="{106476C9-02B1-44CD-A8E1-D77A104549C2}" destId="{816071CB-74E7-4272-ABD5-584CFD284573}" srcOrd="0" destOrd="0" presId="urn:microsoft.com/office/officeart/2005/8/layout/hierarchy4"/>
    <dgm:cxn modelId="{5364B1B5-E0E4-4B7E-B176-7668595A0400}" type="presParOf" srcId="{816071CB-74E7-4272-ABD5-584CFD284573}" destId="{DD95963F-D4FE-4108-90F3-B3473625C408}" srcOrd="0" destOrd="0" presId="urn:microsoft.com/office/officeart/2005/8/layout/hierarchy4"/>
    <dgm:cxn modelId="{4992455F-A04F-4D99-A209-C04E4A730A5B}" type="presParOf" srcId="{816071CB-74E7-4272-ABD5-584CFD284573}" destId="{93733432-7E50-41AF-AA9C-B9268AF1CA49}" srcOrd="1" destOrd="0" presId="urn:microsoft.com/office/officeart/2005/8/layout/hierarchy4"/>
    <dgm:cxn modelId="{07D88486-B589-42FD-AC13-BAB5EEC20123}" type="presParOf" srcId="{816071CB-74E7-4272-ABD5-584CFD284573}" destId="{5DF81ADD-9EF0-404C-A352-7628928E970F}" srcOrd="2" destOrd="0" presId="urn:microsoft.com/office/officeart/2005/8/layout/hierarchy4"/>
    <dgm:cxn modelId="{E6A65DD4-EF9A-44E0-85B4-FAA2D06C470C}" type="presParOf" srcId="{5DF81ADD-9EF0-404C-A352-7628928E970F}" destId="{BA9BF3AC-7B27-42B7-A3F3-7767F5906742}" srcOrd="0" destOrd="0" presId="urn:microsoft.com/office/officeart/2005/8/layout/hierarchy4"/>
    <dgm:cxn modelId="{DF62929A-EC55-4F65-8448-6C48B6E229A7}" type="presParOf" srcId="{BA9BF3AC-7B27-42B7-A3F3-7767F5906742}" destId="{0CDF2A60-FB06-492B-9B49-A3927AA453D2}" srcOrd="0" destOrd="0" presId="urn:microsoft.com/office/officeart/2005/8/layout/hierarchy4"/>
    <dgm:cxn modelId="{1C9432D5-460F-42B8-ACE4-C6F116FDADDD}" type="presParOf" srcId="{BA9BF3AC-7B27-42B7-A3F3-7767F5906742}" destId="{3FF821A1-9588-4070-A249-A3312669F2E3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BA146B7-75E9-4F25-9D4F-966219D4BF55}">
      <dsp:nvSpPr>
        <dsp:cNvPr id="0" name=""/>
        <dsp:cNvSpPr/>
      </dsp:nvSpPr>
      <dsp:spPr>
        <a:xfrm>
          <a:off x="2694" y="350"/>
          <a:ext cx="5512909" cy="403541"/>
        </a:xfrm>
        <a:prstGeom prst="roundRect">
          <a:avLst>
            <a:gd name="adj" fmla="val 10000"/>
          </a:avLst>
        </a:prstGeom>
        <a:solidFill>
          <a:srgbClr val="E5A259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ES_tradnl" sz="1800" kern="1200"/>
            <a:t>Epic</a:t>
          </a:r>
          <a:endParaRPr lang="es-CO" sz="1800" kern="1200"/>
        </a:p>
      </dsp:txBody>
      <dsp:txXfrm>
        <a:off x="14513" y="12169"/>
        <a:ext cx="5489271" cy="379903"/>
      </dsp:txXfrm>
    </dsp:sp>
    <dsp:sp modelId="{92445C44-36A0-4784-9054-9E6B8A0249E0}">
      <dsp:nvSpPr>
        <dsp:cNvPr id="0" name=""/>
        <dsp:cNvSpPr/>
      </dsp:nvSpPr>
      <dsp:spPr>
        <a:xfrm>
          <a:off x="2694" y="472397"/>
          <a:ext cx="5512909" cy="403541"/>
        </a:xfrm>
        <a:prstGeom prst="roundRect">
          <a:avLst>
            <a:gd name="adj" fmla="val 10000"/>
          </a:avLst>
        </a:prstGeom>
        <a:solidFill>
          <a:srgbClr val="7030A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es-ES_tradnl" sz="1800" kern="1200"/>
            <a:t>Feature</a:t>
          </a:r>
          <a:endParaRPr lang="es-CO" sz="1800" kern="1200"/>
        </a:p>
      </dsp:txBody>
      <dsp:txXfrm>
        <a:off x="14513" y="484216"/>
        <a:ext cx="5489271" cy="379903"/>
      </dsp:txXfrm>
    </dsp:sp>
    <dsp:sp modelId="{DD95963F-D4FE-4108-90F3-B3473625C408}">
      <dsp:nvSpPr>
        <dsp:cNvPr id="0" name=""/>
        <dsp:cNvSpPr/>
      </dsp:nvSpPr>
      <dsp:spPr>
        <a:xfrm>
          <a:off x="2694" y="944443"/>
          <a:ext cx="5512909" cy="403541"/>
        </a:xfrm>
        <a:prstGeom prst="roundRect">
          <a:avLst>
            <a:gd name="adj" fmla="val 10000"/>
          </a:avLst>
        </a:prstGeom>
        <a:solidFill>
          <a:srgbClr val="00B0F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es-ES_tradnl" sz="1800" kern="1200"/>
            <a:t>User Story</a:t>
          </a:r>
          <a:endParaRPr lang="es-CO" sz="1800" kern="1200"/>
        </a:p>
      </dsp:txBody>
      <dsp:txXfrm>
        <a:off x="14513" y="956262"/>
        <a:ext cx="5489271" cy="379903"/>
      </dsp:txXfrm>
    </dsp:sp>
    <dsp:sp modelId="{0CDF2A60-FB06-492B-9B49-A3927AA453D2}">
      <dsp:nvSpPr>
        <dsp:cNvPr id="0" name=""/>
        <dsp:cNvSpPr/>
      </dsp:nvSpPr>
      <dsp:spPr>
        <a:xfrm>
          <a:off x="2694" y="1416489"/>
          <a:ext cx="5512909" cy="403541"/>
        </a:xfrm>
        <a:prstGeom prst="roundRect">
          <a:avLst>
            <a:gd name="adj" fmla="val 10000"/>
          </a:avLst>
        </a:prstGeom>
        <a:solidFill>
          <a:srgbClr val="FFC00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Font typeface="Symbol" panose="05050102010706020507" pitchFamily="18" charset="2"/>
            <a:buNone/>
          </a:pPr>
          <a:r>
            <a:rPr lang="es-CO" sz="1800" kern="1200"/>
            <a:t>Task</a:t>
          </a:r>
        </a:p>
      </dsp:txBody>
      <dsp:txXfrm>
        <a:off x="14513" y="1428308"/>
        <a:ext cx="5489271" cy="3799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SETI">
      <a:dk1>
        <a:srgbClr val="404040"/>
      </a:dk1>
      <a:lt1>
        <a:sysClr val="window" lastClr="FFFFFF"/>
      </a:lt1>
      <a:dk2>
        <a:srgbClr val="404040"/>
      </a:dk2>
      <a:lt2>
        <a:srgbClr val="FFFFFF"/>
      </a:lt2>
      <a:accent1>
        <a:srgbClr val="E0362C"/>
      </a:accent1>
      <a:accent2>
        <a:srgbClr val="C9251D"/>
      </a:accent2>
      <a:accent3>
        <a:srgbClr val="E75E57"/>
      </a:accent3>
      <a:accent4>
        <a:srgbClr val="404040"/>
      </a:accent4>
      <a:accent5>
        <a:srgbClr val="888888"/>
      </a:accent5>
      <a:accent6>
        <a:srgbClr val="BEBEBE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fbb5cd59-e3c3-4295-bd16-14c5aa95aebb">
      <UserInfo>
        <DisplayName>John David Chamorro Portilla</DisplayName>
        <AccountId>46</AccountId>
        <AccountType/>
      </UserInfo>
      <UserInfo>
        <DisplayName>Laura Juliana Espinel Quintana</DisplayName>
        <AccountId>461</AccountId>
        <AccountType/>
      </UserInfo>
      <UserInfo>
        <DisplayName>Jessica Juliana Gallego Fonnegra</DisplayName>
        <AccountId>96</AccountId>
        <AccountType/>
      </UserInfo>
    </SharedWithUsers>
    <TaxCatchAll xmlns="fbb5cd59-e3c3-4295-bd16-14c5aa95aebb" xsi:nil="true"/>
    <lcf76f155ced4ddcb4097134ff3c332f xmlns="1d50c19b-96d7-4f56-a796-fa7228518d13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482CB8443CDA54E91DF4B62FDA525CC" ma:contentTypeVersion="15" ma:contentTypeDescription="Crear nuevo documento." ma:contentTypeScope="" ma:versionID="d50a40b41cf1e4df939241b34faff45c">
  <xsd:schema xmlns:xsd="http://www.w3.org/2001/XMLSchema" xmlns:xs="http://www.w3.org/2001/XMLSchema" xmlns:p="http://schemas.microsoft.com/office/2006/metadata/properties" xmlns:ns2="1d50c19b-96d7-4f56-a796-fa7228518d13" xmlns:ns3="fbb5cd59-e3c3-4295-bd16-14c5aa95aebb" targetNamespace="http://schemas.microsoft.com/office/2006/metadata/properties" ma:root="true" ma:fieldsID="63b68950866da899d3cfe584689a13df" ns2:_="" ns3:_="">
    <xsd:import namespace="1d50c19b-96d7-4f56-a796-fa7228518d13"/>
    <xsd:import namespace="fbb5cd59-e3c3-4295-bd16-14c5aa95ae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50c19b-96d7-4f56-a796-fa7228518d1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feb665e4-3423-43fa-8920-2b4e58dbc9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b5cd59-e3c3-4295-bd16-14c5aa95aeb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65ef9d5e-39e5-4b8c-a7de-430cbc14ca49}" ma:internalName="TaxCatchAll" ma:showField="CatchAllData" ma:web="fbb5cd59-e3c3-4295-bd16-14c5aa95ae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FF06AAC-5BA2-46AB-B118-6E8CC5F2A75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94441B6-B904-4CB8-92CD-C458E3E5EBC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B1A9D52-DEC7-4BDD-995D-4DE3915B266C}">
  <ds:schemaRefs>
    <ds:schemaRef ds:uri="http://schemas.microsoft.com/office/2006/metadata/properties"/>
    <ds:schemaRef ds:uri="http://schemas.microsoft.com/office/infopath/2007/PartnerControls"/>
    <ds:schemaRef ds:uri="fbb5cd59-e3c3-4295-bd16-14c5aa95aebb"/>
    <ds:schemaRef ds:uri="1d50c19b-96d7-4f56-a796-fa7228518d13"/>
  </ds:schemaRefs>
</ds:datastoreItem>
</file>

<file path=customXml/itemProps4.xml><?xml version="1.0" encoding="utf-8"?>
<ds:datastoreItem xmlns:ds="http://schemas.openxmlformats.org/officeDocument/2006/customXml" ds:itemID="{FF0ED3B7-1FF0-482A-A511-AC5DAC2C73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d50c19b-96d7-4f56-a796-fa7228518d13"/>
    <ds:schemaRef ds:uri="fbb5cd59-e3c3-4295-bd16-14c5aa95ae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Word 2.dot</Template>
  <TotalTime>156</TotalTime>
  <Pages>32</Pages>
  <Words>1605</Words>
  <Characters>8832</Characters>
  <Application>Microsoft Office Word</Application>
  <DocSecurity>0</DocSecurity>
  <Lines>73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lla 2 Documento de Word</vt:lpstr>
    </vt:vector>
  </TitlesOfParts>
  <Company/>
  <LinksUpToDate>false</LinksUpToDate>
  <CharactersWithSpaces>10417</CharactersWithSpaces>
  <SharedDoc>false</SharedDoc>
  <HLinks>
    <vt:vector size="300" baseType="variant">
      <vt:variant>
        <vt:i4>2031678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_Toc608954558</vt:lpwstr>
      </vt:variant>
      <vt:variant>
        <vt:i4>1966129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_Toc684673443</vt:lpwstr>
      </vt:variant>
      <vt:variant>
        <vt:i4>3014662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_Toc1996629612</vt:lpwstr>
      </vt:variant>
      <vt:variant>
        <vt:i4>1114167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_Toc154541678</vt:lpwstr>
      </vt:variant>
      <vt:variant>
        <vt:i4>2031671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_Toc790868617</vt:lpwstr>
      </vt:variant>
      <vt:variant>
        <vt:i4>1310772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_Toc427177073</vt:lpwstr>
      </vt:variant>
      <vt:variant>
        <vt:i4>1703997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_Toc194509885</vt:lpwstr>
      </vt:variant>
      <vt:variant>
        <vt:i4>2818049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_Toc1011190206</vt:lpwstr>
      </vt:variant>
      <vt:variant>
        <vt:i4>1769524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_Toc884598198</vt:lpwstr>
      </vt:variant>
      <vt:variant>
        <vt:i4>1376317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_Toc234225963</vt:lpwstr>
      </vt:variant>
      <vt:variant>
        <vt:i4>2555916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_Toc1080433526</vt:lpwstr>
      </vt:variant>
      <vt:variant>
        <vt:i4>1114170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_Toc103315905</vt:lpwstr>
      </vt:variant>
      <vt:variant>
        <vt:i4>2555915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_Toc1264857033</vt:lpwstr>
      </vt:variant>
      <vt:variant>
        <vt:i4>2490381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_Toc2010176593</vt:lpwstr>
      </vt:variant>
      <vt:variant>
        <vt:i4>2818058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_Toc1502837048</vt:lpwstr>
      </vt:variant>
      <vt:variant>
        <vt:i4>2031665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_Toc413856379</vt:lpwstr>
      </vt:variant>
      <vt:variant>
        <vt:i4>2228227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_Toc1204328899</vt:lpwstr>
      </vt:variant>
      <vt:variant>
        <vt:i4>2490375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_Toc1370958106</vt:lpwstr>
      </vt:variant>
      <vt:variant>
        <vt:i4>2686991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_Toc2056031398</vt:lpwstr>
      </vt:variant>
      <vt:variant>
        <vt:i4>1310783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_Toc356324816</vt:lpwstr>
      </vt:variant>
      <vt:variant>
        <vt:i4>2228234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_Toc1002956042</vt:lpwstr>
      </vt:variant>
      <vt:variant>
        <vt:i4>1966130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_Toc372931067</vt:lpwstr>
      </vt:variant>
      <vt:variant>
        <vt:i4>2621447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_Toc1048297779</vt:lpwstr>
      </vt:variant>
      <vt:variant>
        <vt:i4>1966133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_Toc854410888</vt:lpwstr>
      </vt:variant>
      <vt:variant>
        <vt:i4>1900593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_Toc277613584</vt:lpwstr>
      </vt:variant>
      <vt:variant>
        <vt:i4>2228234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_Toc1721935353</vt:lpwstr>
      </vt:variant>
      <vt:variant>
        <vt:i4>2097167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_Toc1028900956</vt:lpwstr>
      </vt:variant>
      <vt:variant>
        <vt:i4>1245236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_Toc686018543</vt:lpwstr>
      </vt:variant>
      <vt:variant>
        <vt:i4>1245245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_Toc516066836</vt:lpwstr>
      </vt:variant>
      <vt:variant>
        <vt:i4>2752519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_Toc1251823884</vt:lpwstr>
      </vt:variant>
      <vt:variant>
        <vt:i4>2293765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_Toc1551134645</vt:lpwstr>
      </vt:variant>
      <vt:variant>
        <vt:i4>2490371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_Toc1326642343</vt:lpwstr>
      </vt:variant>
      <vt:variant>
        <vt:i4>2555919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_Toc2052925242</vt:lpwstr>
      </vt:variant>
      <vt:variant>
        <vt:i4>2555911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_Toc1858536704</vt:lpwstr>
      </vt:variant>
      <vt:variant>
        <vt:i4>1048634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_Toc913622222</vt:lpwstr>
      </vt:variant>
      <vt:variant>
        <vt:i4>1507382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_Toc853352847</vt:lpwstr>
      </vt:variant>
      <vt:variant>
        <vt:i4>2162697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_Toc1502994159</vt:lpwstr>
      </vt:variant>
      <vt:variant>
        <vt:i4>2424844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_Toc1937169963</vt:lpwstr>
      </vt:variant>
      <vt:variant>
        <vt:i4>1507379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_Toc316665029</vt:lpwstr>
      </vt:variant>
      <vt:variant>
        <vt:i4>1245237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_Toc871181430</vt:lpwstr>
      </vt:variant>
      <vt:variant>
        <vt:i4>1048634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_Toc272385265</vt:lpwstr>
      </vt:variant>
      <vt:variant>
        <vt:i4>3014661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_Toc1559057868</vt:lpwstr>
      </vt:variant>
      <vt:variant>
        <vt:i4>2359302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_Toc1101030979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_Toc502150158</vt:lpwstr>
      </vt:variant>
      <vt:variant>
        <vt:i4>2097157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_Toc1374653663</vt:lpwstr>
      </vt:variant>
      <vt:variant>
        <vt:i4>1572913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_Toc333921347</vt:lpwstr>
      </vt:variant>
      <vt:variant>
        <vt:i4>2621455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_Toc2066709059</vt:lpwstr>
      </vt:variant>
      <vt:variant>
        <vt:i4>1966133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_Toc493124057</vt:lpwstr>
      </vt:variant>
      <vt:variant>
        <vt:i4>1048624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_Toc563072131</vt:lpwstr>
      </vt:variant>
      <vt:variant>
        <vt:i4>1900597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_Toc22286333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lla 2 Documento de Word</dc:title>
  <dc:subject/>
  <dc:creator>Tatiana Perez</dc:creator>
  <cp:keywords/>
  <cp:lastModifiedBy>luz dary perez bonet</cp:lastModifiedBy>
  <cp:revision>8</cp:revision>
  <dcterms:created xsi:type="dcterms:W3CDTF">2024-09-30T17:25:00Z</dcterms:created>
  <dcterms:modified xsi:type="dcterms:W3CDTF">2024-10-19T15:40:00Z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0x0101009482CB8443CDA54E91DF4B62FDA525CC</vt:lpwstr>
  </property>
  <property fmtid="{D5CDD505-2E9C-101B-9397-08002B2CF9AE}" pid="3" name="MSIP_Label_ecc987a5-870f-415d-a662-e83e93faeed7_Enabled">
    <vt:lpwstr>true</vt:lpwstr>
  </property>
  <property fmtid="{D5CDD505-2E9C-101B-9397-08002B2CF9AE}" pid="4" name="MSIP_Label_ecc987a5-870f-415d-a662-e83e93faeed7_SetDate">
    <vt:lpwstr>2023-02-01T19:43:53Z</vt:lpwstr>
  </property>
  <property fmtid="{D5CDD505-2E9C-101B-9397-08002B2CF9AE}" pid="5" name="MSIP_Label_ecc987a5-870f-415d-a662-e83e93faeed7_Method">
    <vt:lpwstr>Standard</vt:lpwstr>
  </property>
  <property fmtid="{D5CDD505-2E9C-101B-9397-08002B2CF9AE}" pid="6" name="MSIP_Label_ecc987a5-870f-415d-a662-e83e93faeed7_Name">
    <vt:lpwstr>Sólo para uso Interno - comercial</vt:lpwstr>
  </property>
  <property fmtid="{D5CDD505-2E9C-101B-9397-08002B2CF9AE}" pid="7" name="MSIP_Label_ecc987a5-870f-415d-a662-e83e93faeed7_SiteId">
    <vt:lpwstr>8d3d69d9-6222-4c0d-a022-66577be425fd</vt:lpwstr>
  </property>
  <property fmtid="{D5CDD505-2E9C-101B-9397-08002B2CF9AE}" pid="8" name="MSIP_Label_ecc987a5-870f-415d-a662-e83e93faeed7_ActionId">
    <vt:lpwstr>63683a5e-c90a-4b0d-b905-0dd56a5121a3</vt:lpwstr>
  </property>
  <property fmtid="{D5CDD505-2E9C-101B-9397-08002B2CF9AE}" pid="9" name="MSIP_Label_ecc987a5-870f-415d-a662-e83e93faeed7_ContentBits">
    <vt:lpwstr>0</vt:lpwstr>
  </property>
  <property fmtid="{D5CDD505-2E9C-101B-9397-08002B2CF9AE}" pid="10" name="MediaServiceImageTags">
    <vt:lpwstr/>
  </property>
</Properties>
</file>